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19B364" w14:textId="5D16E5EA" w:rsidR="004C5008" w:rsidRDefault="00154668" w:rsidP="004C5008">
      <w:pPr>
        <w:keepNext/>
        <w:spacing w:before="120" w:line="276" w:lineRule="auto"/>
        <w:ind w:left="-284" w:right="-23"/>
        <w:outlineLvl w:val="1"/>
        <w:rPr>
          <w:rFonts w:cs="Arial"/>
          <w:b/>
          <w:sz w:val="24"/>
        </w:rPr>
      </w:pPr>
      <w:r>
        <w:rPr>
          <w:rFonts w:cs="Arial"/>
          <w:b/>
          <w:sz w:val="24"/>
        </w:rPr>
        <w:t>SĄNAUDŲ ŽINIARAŠTIS</w:t>
      </w:r>
    </w:p>
    <w:p w14:paraId="1FE73EB0" w14:textId="77777777" w:rsidR="00154668" w:rsidRDefault="00154668" w:rsidP="00154668">
      <w:pPr>
        <w:keepNext/>
        <w:spacing w:before="120" w:line="276" w:lineRule="auto"/>
        <w:ind w:left="-284" w:right="-23"/>
        <w:outlineLvl w:val="1"/>
        <w:rPr>
          <w:rFonts w:cs="Arial"/>
          <w:b/>
        </w:rPr>
      </w:pPr>
      <w:r w:rsidRPr="00B64A0B">
        <w:rPr>
          <w:rFonts w:cs="Arial"/>
          <w:b/>
        </w:rPr>
        <w:t>DUJINĖ GAISRO GESINIMO SISTEMA</w:t>
      </w:r>
    </w:p>
    <w:tbl>
      <w:tblPr>
        <w:tblW w:w="97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507"/>
        <w:gridCol w:w="993"/>
        <w:gridCol w:w="921"/>
        <w:gridCol w:w="993"/>
        <w:gridCol w:w="1316"/>
      </w:tblGrid>
      <w:tr w:rsidR="00154668" w:rsidRPr="0018279E" w14:paraId="3F581B3C" w14:textId="77777777" w:rsidTr="00E049DA">
        <w:trPr>
          <w:trHeight w:val="75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DC87" w14:textId="7604339C" w:rsidR="00154668" w:rsidRPr="00154668" w:rsidRDefault="00154668" w:rsidP="00154668">
            <w:pPr>
              <w:ind w:firstLine="0"/>
              <w:rPr>
                <w:rFonts w:cs="Arial"/>
                <w:lang w:eastAsia="lt-LT"/>
              </w:rPr>
            </w:pPr>
            <w:r w:rsidRPr="00E6746E">
              <w:rPr>
                <w:rFonts w:cs="Arial"/>
                <w:lang w:eastAsia="lt-LT"/>
              </w:rPr>
              <w:t>POZICIJA</w:t>
            </w:r>
            <w:r>
              <w:rPr>
                <w:rFonts w:cs="Arial"/>
                <w:lang w:eastAsia="lt-LT"/>
              </w:rPr>
              <w:t xml:space="preserve"> </w:t>
            </w:r>
            <w:r w:rsidRPr="00E6746E">
              <w:rPr>
                <w:rFonts w:cs="Arial"/>
                <w:lang w:eastAsia="lt-LT"/>
              </w:rPr>
              <w:t>Eil. Nr.</w:t>
            </w: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005C1" w14:textId="77777777" w:rsidR="00154668" w:rsidRPr="0018279E" w:rsidRDefault="00154668" w:rsidP="00154668">
            <w:pPr>
              <w:ind w:right="33" w:firstLine="0"/>
              <w:rPr>
                <w:rFonts w:cs="Arial"/>
                <w:b/>
                <w:bCs/>
              </w:rPr>
            </w:pPr>
            <w:r w:rsidRPr="00E6746E">
              <w:rPr>
                <w:rFonts w:cs="Arial"/>
                <w:lang w:eastAsia="lt-LT"/>
              </w:rPr>
              <w:t>PAVADINIMAS IR TECHNINĖS CHARAKTERISTIKOS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9875E" w14:textId="77777777" w:rsidR="00154668" w:rsidRPr="0018279E" w:rsidRDefault="00154668" w:rsidP="00E049DA">
            <w:pPr>
              <w:ind w:right="33" w:firstLine="0"/>
              <w:jc w:val="center"/>
              <w:rPr>
                <w:rFonts w:cs="Arial"/>
                <w:b/>
                <w:bCs/>
              </w:rPr>
            </w:pPr>
            <w:r w:rsidRPr="00E6746E">
              <w:rPr>
                <w:rFonts w:cs="Arial"/>
                <w:lang w:eastAsia="lt-LT"/>
              </w:rPr>
              <w:t>ŽYMUO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AFB37" w14:textId="77777777" w:rsidR="00154668" w:rsidRPr="0018279E" w:rsidRDefault="00154668" w:rsidP="00E049DA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E6746E">
              <w:rPr>
                <w:rFonts w:cs="Arial"/>
                <w:lang w:eastAsia="lt-LT"/>
              </w:rPr>
              <w:t>MATO 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9885A" w14:textId="5A6DD495" w:rsidR="00154668" w:rsidRPr="00154668" w:rsidRDefault="00154668" w:rsidP="00E049DA">
            <w:pPr>
              <w:ind w:firstLine="0"/>
              <w:jc w:val="center"/>
              <w:rPr>
                <w:rFonts w:cs="Arial"/>
                <w:lang w:eastAsia="lt-LT"/>
              </w:rPr>
            </w:pPr>
            <w:r w:rsidRPr="00E6746E">
              <w:rPr>
                <w:rFonts w:cs="Arial"/>
                <w:lang w:eastAsia="lt-LT"/>
              </w:rPr>
              <w:t>KIEKISDP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E619" w14:textId="77777777" w:rsidR="00154668" w:rsidRPr="0018279E" w:rsidRDefault="00154668" w:rsidP="00E049DA">
            <w:pPr>
              <w:ind w:firstLine="0"/>
              <w:jc w:val="center"/>
              <w:rPr>
                <w:rFonts w:cs="Arial"/>
                <w:b/>
                <w:bCs/>
              </w:rPr>
            </w:pPr>
            <w:r w:rsidRPr="00E6746E">
              <w:rPr>
                <w:rFonts w:cs="Arial"/>
                <w:lang w:eastAsia="lt-LT"/>
              </w:rPr>
              <w:t>PASTABOS</w:t>
            </w:r>
          </w:p>
        </w:tc>
      </w:tr>
      <w:tr w:rsidR="00154668" w:rsidRPr="00594261" w14:paraId="59A851F2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17E95" w14:textId="77777777" w:rsidR="00154668" w:rsidRPr="00594261" w:rsidRDefault="00154668" w:rsidP="00154668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CBCF" w14:textId="77777777" w:rsidR="00154668" w:rsidRPr="00594261" w:rsidRDefault="00154668" w:rsidP="00154668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Gesinimo medžiaga dujos – FK-5-1-12 UL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8817" w14:textId="77777777" w:rsidR="00154668" w:rsidRPr="00594261" w:rsidRDefault="00154668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7D33" w14:textId="77777777" w:rsidR="00154668" w:rsidRPr="00594261" w:rsidRDefault="00154668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61D9" w14:textId="777108AC" w:rsidR="00154668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100</w:t>
            </w:r>
            <w:r w:rsidR="00E95F7A">
              <w:rPr>
                <w:rFonts w:cs="Arial"/>
                <w:color w:val="000000"/>
                <w:szCs w:val="20"/>
                <w:lang w:eastAsia="lt-LT"/>
              </w:rPr>
              <w:t>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A7F7" w14:textId="72031D5A" w:rsidR="00154668" w:rsidRPr="00594261" w:rsidRDefault="00E049DA" w:rsidP="00E049DA">
            <w:pPr>
              <w:spacing w:line="276" w:lineRule="auto"/>
              <w:ind w:firstLine="0"/>
              <w:rPr>
                <w:rFonts w:cs="Arial"/>
                <w:b/>
              </w:rPr>
            </w:pPr>
            <w:r w:rsidRPr="00E049DA">
              <w:rPr>
                <w:rFonts w:cs="Arial"/>
                <w:bCs/>
              </w:rPr>
              <w:t>Su rezervu</w:t>
            </w:r>
          </w:p>
        </w:tc>
      </w:tr>
      <w:tr w:rsidR="00154668" w:rsidRPr="00594261" w14:paraId="4C7B75A1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98FE" w14:textId="77777777" w:rsidR="00154668" w:rsidRPr="00594261" w:rsidRDefault="00154668" w:rsidP="00154668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60736" w14:textId="4B5D2251" w:rsidR="00154668" w:rsidRPr="00594261" w:rsidRDefault="00154668" w:rsidP="00154668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Dujinio gesinimo balionas 80 L, 50 bar su pilnu aprišimu (vožtuvais, manometru, solenoidais, rankinėmis pavaromis, išleidimo žarna, laikikliais, baliono žymėjimais ir kt.)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92A3" w14:textId="77777777" w:rsidR="00154668" w:rsidRPr="00594261" w:rsidRDefault="00154668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TS-2.1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93FE5" w14:textId="77777777" w:rsidR="00154668" w:rsidRPr="00594261" w:rsidRDefault="00154668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CDE8" w14:textId="4AC4AC94" w:rsidR="00154668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0271" w14:textId="6ED4FB4C" w:rsidR="00154668" w:rsidRPr="00E049DA" w:rsidRDefault="00E049DA" w:rsidP="00E049DA">
            <w:pPr>
              <w:spacing w:line="276" w:lineRule="auto"/>
              <w:ind w:firstLine="0"/>
              <w:rPr>
                <w:rFonts w:cs="Arial"/>
                <w:bCs/>
              </w:rPr>
            </w:pPr>
            <w:r w:rsidRPr="00E049DA">
              <w:rPr>
                <w:rFonts w:cs="Arial"/>
                <w:bCs/>
              </w:rPr>
              <w:t>Su rezervu</w:t>
            </w:r>
          </w:p>
        </w:tc>
      </w:tr>
      <w:tr w:rsidR="00E049DA" w:rsidRPr="00594261" w14:paraId="40248191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CF0F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F550E" w14:textId="74B64017" w:rsidR="00E049DA" w:rsidRPr="00B64A0B" w:rsidRDefault="00E049DA" w:rsidP="00E049DA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Dujinio gesinimo balionas 1</w:t>
            </w:r>
            <w:r>
              <w:rPr>
                <w:rFonts w:cs="Arial"/>
                <w:color w:val="000000"/>
                <w:szCs w:val="20"/>
                <w:lang w:eastAsia="lt-LT"/>
              </w:rPr>
              <w:t>2</w:t>
            </w:r>
            <w:r w:rsidRPr="00B64A0B">
              <w:rPr>
                <w:rFonts w:cs="Arial"/>
                <w:color w:val="000000"/>
                <w:szCs w:val="20"/>
                <w:lang w:eastAsia="lt-LT"/>
              </w:rPr>
              <w:t>0 L, 50 bar su pilnu aprišimu (vožtuvais, manometru, solenoidais, rankinėmis pavaromis, išleidimo žarna, laikikliais, baliono žymėjimais ir kt.)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D56C" w14:textId="4B6EBB72" w:rsidR="00E049DA" w:rsidRPr="00B64A0B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TS-2.1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7A2F" w14:textId="0D673294" w:rsidR="00E049DA" w:rsidRPr="00B64A0B" w:rsidRDefault="00E049DA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kompl.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30C6" w14:textId="21CCA8E4" w:rsidR="00E049DA" w:rsidRPr="00B64A0B" w:rsidRDefault="00E049DA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5CB49" w14:textId="7CC9CB26" w:rsidR="00E049DA" w:rsidRPr="00594261" w:rsidRDefault="00E049DA" w:rsidP="00E049DA">
            <w:pPr>
              <w:spacing w:line="276" w:lineRule="auto"/>
              <w:ind w:firstLine="0"/>
              <w:rPr>
                <w:rFonts w:cs="Arial"/>
                <w:b/>
              </w:rPr>
            </w:pPr>
            <w:r w:rsidRPr="00E049DA">
              <w:rPr>
                <w:rFonts w:cs="Arial"/>
                <w:bCs/>
              </w:rPr>
              <w:t>Su rezervu</w:t>
            </w:r>
          </w:p>
        </w:tc>
      </w:tr>
      <w:tr w:rsidR="00E049DA" w:rsidRPr="00594261" w14:paraId="0B22E850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2C6F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F8B0C" w14:textId="69EAAE95" w:rsidR="00E049DA" w:rsidRPr="00B64A0B" w:rsidRDefault="00E049DA" w:rsidP="00E049DA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Dujinio gesinimo balionas 1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  <w:r w:rsidRPr="00B64A0B">
              <w:rPr>
                <w:rFonts w:cs="Arial"/>
                <w:color w:val="000000"/>
                <w:szCs w:val="20"/>
                <w:lang w:eastAsia="lt-LT"/>
              </w:rPr>
              <w:t>0 L, 50 bar su pilnu aprišimu (vožtuvais, manometru, solenoidais, rankinėmis pavaromis, išleidimo žarna, laikikliais, baliono žymėjimais ir kt.)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1458" w14:textId="7219F434" w:rsidR="00E049DA" w:rsidRPr="00B64A0B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TS-2.1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244C" w14:textId="178EA6C0" w:rsidR="00E049DA" w:rsidRPr="00B64A0B" w:rsidRDefault="00E049DA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kompl.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85785" w14:textId="6B3882E9" w:rsidR="00E049DA" w:rsidRPr="00B64A0B" w:rsidRDefault="00E049DA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4FF9" w14:textId="64837281" w:rsidR="00E049DA" w:rsidRPr="00594261" w:rsidRDefault="00E049DA" w:rsidP="00E049DA">
            <w:pPr>
              <w:spacing w:line="276" w:lineRule="auto"/>
              <w:ind w:firstLine="0"/>
              <w:rPr>
                <w:rFonts w:cs="Arial"/>
                <w:b/>
              </w:rPr>
            </w:pPr>
            <w:r w:rsidRPr="00E049DA">
              <w:rPr>
                <w:rFonts w:cs="Arial"/>
                <w:bCs/>
              </w:rPr>
              <w:t>Su rezervu</w:t>
            </w:r>
          </w:p>
        </w:tc>
      </w:tr>
      <w:tr w:rsidR="00E049DA" w:rsidRPr="00594261" w14:paraId="09D26AF9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6D64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6F3D" w14:textId="77777777" w:rsidR="00E049DA" w:rsidRPr="00154668" w:rsidRDefault="00E049DA" w:rsidP="00E049DA">
            <w:pPr>
              <w:spacing w:line="276" w:lineRule="auto"/>
              <w:ind w:right="33" w:firstLine="0"/>
              <w:rPr>
                <w:rFonts w:cs="Arial"/>
              </w:rPr>
            </w:pPr>
            <w:r w:rsidRPr="00154668">
              <w:rPr>
                <w:rFonts w:cs="Arial"/>
              </w:rPr>
              <w:t>Aukšto slėgio purkštukas 1 ” 360°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762B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154668">
              <w:rPr>
                <w:rFonts w:cs="Arial"/>
              </w:rPr>
              <w:t>TS-2.2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FE9A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154668">
              <w:rPr>
                <w:rFonts w:cs="Arial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D9F11" w14:textId="69CDF519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06EC" w14:textId="77777777" w:rsidR="00E049DA" w:rsidRPr="00154668" w:rsidRDefault="00E049DA" w:rsidP="00E049DA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049DA" w:rsidRPr="00594261" w14:paraId="09DF096A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E80C3" w14:textId="77777777" w:rsidR="00E049DA" w:rsidRPr="004D06F0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9C6C" w14:textId="77777777" w:rsidR="00E049DA" w:rsidRPr="004D06F0" w:rsidRDefault="00E049DA" w:rsidP="00E049DA">
            <w:pPr>
              <w:spacing w:line="276" w:lineRule="auto"/>
              <w:ind w:right="33" w:firstLine="0"/>
              <w:rPr>
                <w:rFonts w:cs="Arial"/>
              </w:rPr>
            </w:pPr>
            <w:r w:rsidRPr="004D06F0">
              <w:rPr>
                <w:rFonts w:cs="Arial"/>
              </w:rPr>
              <w:t>Cinkuotas plieninis vamzdis DN32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9E11" w14:textId="1600E909" w:rsidR="00E049DA" w:rsidRPr="004D06F0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TS-2.</w:t>
            </w:r>
            <w:r w:rsidR="00723BD4" w:rsidRPr="004D06F0">
              <w:rPr>
                <w:rFonts w:cs="Arial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F346" w14:textId="77777777" w:rsidR="00E049DA" w:rsidRPr="004D06F0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E4EAC" w14:textId="7EBC3AA9" w:rsidR="00E049DA" w:rsidRPr="004D06F0" w:rsidRDefault="004D06F0" w:rsidP="004D06F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CCBB0" w14:textId="77777777" w:rsidR="00E049DA" w:rsidRPr="004D06F0" w:rsidRDefault="00E049DA" w:rsidP="00E049DA">
            <w:pPr>
              <w:spacing w:line="276" w:lineRule="auto"/>
              <w:jc w:val="center"/>
              <w:rPr>
                <w:rFonts w:cs="Arial"/>
              </w:rPr>
            </w:pPr>
          </w:p>
        </w:tc>
      </w:tr>
      <w:tr w:rsidR="00E049DA" w:rsidRPr="00594261" w14:paraId="46FB159E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F54" w14:textId="77777777" w:rsidR="00E049DA" w:rsidRPr="004D06F0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7FB8" w14:textId="77777777" w:rsidR="00E049DA" w:rsidRPr="004D06F0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Cinkuotas plieninis vamzdis DN25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C8664" w14:textId="50BEC76D" w:rsidR="00E049DA" w:rsidRPr="004D06F0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TS-2.</w:t>
            </w:r>
            <w:r w:rsidR="00723BD4" w:rsidRPr="004D06F0">
              <w:rPr>
                <w:rFonts w:cs="Arial"/>
                <w:color w:val="000000"/>
                <w:szCs w:val="20"/>
                <w:lang w:eastAsia="lt-LT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8E48" w14:textId="77777777" w:rsidR="00E049DA" w:rsidRPr="004D06F0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E8E1" w14:textId="22BF5623" w:rsidR="00E049DA" w:rsidRPr="004D06F0" w:rsidRDefault="004D06F0" w:rsidP="004D06F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B3D0" w14:textId="77777777" w:rsidR="00E049DA" w:rsidRPr="004D06F0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686E82BD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92D2F" w14:textId="77777777" w:rsidR="00E049DA" w:rsidRPr="004D06F0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354C" w14:textId="77777777" w:rsidR="00E049DA" w:rsidRPr="004D06F0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Fasoninės dalys, vamzdyno laikikliai, kitos tvirtinimo detalės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47A8C" w14:textId="77777777" w:rsidR="00E049DA" w:rsidRPr="004D06F0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TS-1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5A2D" w14:textId="77777777" w:rsidR="00E049DA" w:rsidRPr="004D06F0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kompl.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C010B" w14:textId="1D409DF8" w:rsidR="00E049DA" w:rsidRPr="004D06F0" w:rsidRDefault="00E049DA" w:rsidP="001A384F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E42E" w14:textId="77777777" w:rsidR="00E049DA" w:rsidRPr="004D06F0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7014A5F9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A782E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6FA7" w14:textId="0F5211DE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 xml:space="preserve">Automatinis mechaninis viršslėgio vožtuvas, dvikryptis </w:t>
            </w:r>
            <w:r w:rsidR="00063F70">
              <w:rPr>
                <w:rFonts w:cs="Arial"/>
                <w:color w:val="000000"/>
                <w:szCs w:val="20"/>
                <w:lang w:eastAsia="lt-LT"/>
              </w:rPr>
              <w:t>360x370m</w:t>
            </w:r>
            <w:r w:rsidRPr="00B64A0B">
              <w:rPr>
                <w:rFonts w:cs="Arial"/>
                <w:color w:val="000000"/>
                <w:szCs w:val="20"/>
                <w:lang w:eastAsia="lt-LT"/>
              </w:rPr>
              <w:t>m</w:t>
            </w:r>
            <w:r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25B8" w14:textId="4EC21701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TS-2.</w:t>
            </w:r>
            <w:r w:rsidR="00230C87"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4EBB2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E792" w14:textId="7DA3B44C" w:rsidR="00E049DA" w:rsidRPr="00594261" w:rsidRDefault="001A384F" w:rsidP="001A384F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B1B7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230C87" w:rsidRPr="00594261" w14:paraId="48787567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A37F" w14:textId="77777777" w:rsidR="00230C87" w:rsidRPr="00594261" w:rsidRDefault="00230C87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129C" w14:textId="6257CE74" w:rsidR="00230C87" w:rsidRPr="00230C87" w:rsidRDefault="00230C87" w:rsidP="00230C87">
            <w:pPr>
              <w:pStyle w:val="2PASTRAIPA2LYGIS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230C87">
              <w:rPr>
                <w:b w:val="0"/>
                <w:noProof w:val="0"/>
                <w:color w:val="000000"/>
                <w:lang w:eastAsia="lt-LT"/>
              </w:rPr>
              <w:t>Priešgaisrinės sklendės (ugnies vožtuvai)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CAB7C" w14:textId="027DBFD2" w:rsidR="00230C87" w:rsidRPr="00B64A0B" w:rsidRDefault="00230C87" w:rsidP="00E049DA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TS-2.</w:t>
            </w:r>
            <w:r w:rsidR="00723BD4"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B9275" w14:textId="1FBDD371" w:rsidR="00230C87" w:rsidRPr="00B64A0B" w:rsidRDefault="00230C87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6740" w14:textId="6D569B86" w:rsidR="00230C87" w:rsidRDefault="00E95F7A" w:rsidP="001A384F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C670" w14:textId="77777777" w:rsidR="00230C87" w:rsidRPr="00594261" w:rsidRDefault="00230C87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2A47E11F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42D4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8B974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Valdymo pultas 3 konvencinės zonos, 1 gesinimo zona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42F8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TS-3.1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2E44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C02" w14:textId="52F8FD6C" w:rsidR="00E049DA" w:rsidRPr="00594261" w:rsidRDefault="00E049DA" w:rsidP="001A384F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0130E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1AE2CADA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1E5B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D5676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Optinis dūmų detektorius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B8B2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TS-3.3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579B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EF5E" w14:textId="5E09B509" w:rsidR="00E049DA" w:rsidRPr="00594261" w:rsidRDefault="001A384F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C936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5A76BC68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C372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B35E" w14:textId="323BB5C9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Mygtukas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1DE0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EF69C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2390" w14:textId="35730C03" w:rsidR="00E049DA" w:rsidRPr="00594261" w:rsidRDefault="001A384F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1FF29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15B8589D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6CD02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3766F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Sirena su blykste vidaus patalpoms, 24 V, IP21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33658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8CCC0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F0D80" w14:textId="100E0FDF" w:rsidR="00E049DA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5AE9C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5D9618CA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9C09" w14:textId="77777777" w:rsidR="00FC00B0" w:rsidRPr="00594261" w:rsidRDefault="00FC00B0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6C197" w14:textId="2CD381B1" w:rsidR="00FC00B0" w:rsidRPr="00C07434" w:rsidRDefault="00FC00B0" w:rsidP="00E049DA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Sirena su blykste</w:t>
            </w:r>
            <w:r>
              <w:rPr>
                <w:rFonts w:cs="Arial"/>
                <w:color w:val="000000"/>
                <w:szCs w:val="20"/>
                <w:lang w:eastAsia="lt-LT"/>
              </w:rPr>
              <w:t>laukui, IP55</w:t>
            </w:r>
            <w:r w:rsidR="00E95F7A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79CD" w14:textId="680F46F8" w:rsidR="00FC00B0" w:rsidRPr="0090677C" w:rsidRDefault="00FC00B0" w:rsidP="00E049DA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CF0" w14:textId="711364C7" w:rsidR="00FC00B0" w:rsidRPr="00C07434" w:rsidRDefault="00FC00B0" w:rsidP="00E049DA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0742" w14:textId="1423B1C4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412C" w14:textId="77777777" w:rsidR="00FC00B0" w:rsidRPr="00594261" w:rsidRDefault="00FC00B0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54C6750B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2C84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4A79C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 xml:space="preserve">Pavojaus skambutis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ED57B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7FEF" w14:textId="77777777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03C5" w14:textId="06838EF2" w:rsidR="00E049DA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15AD5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3205CDE0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14C4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8103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Švieslentė "Dujos išeiti"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39D1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8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C5CB" w14:textId="106D4E7A" w:rsidR="00E049DA" w:rsidRPr="00594261" w:rsidRDefault="00E049DA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D220" w14:textId="000F7E7C" w:rsidR="00E049DA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F66F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E049DA" w:rsidRPr="00594261" w14:paraId="26E331FF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E424" w14:textId="77777777" w:rsidR="00E049DA" w:rsidRPr="00594261" w:rsidRDefault="00E049DA" w:rsidP="00E049DA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803C8" w14:textId="77777777" w:rsidR="00E049DA" w:rsidRPr="00594261" w:rsidRDefault="00E049DA" w:rsidP="00E049DA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Švieslentė "Dujos neiti"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ED2C" w14:textId="77777777" w:rsidR="00E049DA" w:rsidRPr="00594261" w:rsidRDefault="00E049DA" w:rsidP="00E049DA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85878" w14:textId="200DE96E" w:rsidR="00E049DA" w:rsidRPr="00594261" w:rsidRDefault="00FC00B0" w:rsidP="00E049DA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5D04" w14:textId="6D7400BC" w:rsidR="00E049DA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4175" w14:textId="77777777" w:rsidR="00E049DA" w:rsidRPr="00594261" w:rsidRDefault="00E049DA" w:rsidP="00E049DA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5253D92C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8554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3E851" w14:textId="137B1AA8" w:rsidR="00FC00B0" w:rsidRPr="00C07434" w:rsidRDefault="00FC00B0" w:rsidP="00FC00B0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Švieslentė "Dujos neiti"</w:t>
            </w:r>
            <w:r>
              <w:rPr>
                <w:rFonts w:cs="Arial"/>
                <w:color w:val="000000"/>
                <w:szCs w:val="20"/>
                <w:lang w:eastAsia="lt-LT"/>
              </w:rPr>
              <w:t>, IP55</w:t>
            </w:r>
            <w:r w:rsidR="00E95F7A">
              <w:rPr>
                <w:rFonts w:cs="Arial"/>
                <w:color w:val="000000"/>
                <w:szCs w:val="20"/>
                <w:lang w:eastAsia="lt-LT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44E8F" w14:textId="6641376E" w:rsidR="00FC00B0" w:rsidRPr="0090677C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836A" w14:textId="50C0E90B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4D94" w14:textId="13B91ACC" w:rsidR="00FC00B0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F8F6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09029CD8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CD4A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7EED" w14:textId="4923252A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Magnetinis kontaktas durims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2B6E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7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F2EE" w14:textId="0802289D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7C392" w14:textId="3F45C8BE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568A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2EF7EE8F" w14:textId="77777777" w:rsidTr="004D06F0">
        <w:trPr>
          <w:trHeight w:val="4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B122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34B4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Akumuliatorius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9E94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TS-3.</w:t>
            </w:r>
            <w:r>
              <w:rPr>
                <w:rFonts w:cs="Arial"/>
                <w:color w:val="000000"/>
                <w:szCs w:val="20"/>
                <w:lang w:eastAsia="lt-LT"/>
              </w:rPr>
              <w:t>11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6EA7" w14:textId="55DCC01D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C07434">
              <w:rPr>
                <w:rFonts w:cs="Arial"/>
                <w:color w:val="000000"/>
                <w:szCs w:val="20"/>
                <w:lang w:eastAsia="lt-LT"/>
              </w:rPr>
              <w:t>vnt.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1D50A" w14:textId="7333098C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DA77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46B74386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7AA01" w14:textId="77777777" w:rsidR="00FC00B0" w:rsidRPr="004D06F0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E233" w14:textId="77777777" w:rsidR="00FC00B0" w:rsidRPr="004D06F0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Kabelis Cu 2x2X0.8 E60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7F7F" w14:textId="77777777" w:rsidR="00FC00B0" w:rsidRPr="004D06F0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TS-3.10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ACAC2" w14:textId="6C5EE32B" w:rsidR="00FC00B0" w:rsidRPr="004D06F0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B91F" w14:textId="10FDA0BC" w:rsidR="00FC00B0" w:rsidRPr="004D06F0" w:rsidRDefault="004D06F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160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AF3A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16AC7765" w14:textId="77777777" w:rsidTr="00154668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4477" w14:textId="77777777" w:rsidR="00FC00B0" w:rsidRPr="004D06F0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D92CD" w14:textId="0F6D2239" w:rsidR="00FC00B0" w:rsidRPr="004D06F0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Kabelis Cu 2x1,</w:t>
            </w:r>
            <w:r w:rsidR="00063F70">
              <w:rPr>
                <w:rFonts w:cs="Arial"/>
                <w:color w:val="000000"/>
                <w:szCs w:val="20"/>
                <w:lang w:eastAsia="lt-LT"/>
              </w:rPr>
              <w:t>5</w:t>
            </w:r>
            <w:r w:rsidRPr="004D06F0">
              <w:rPr>
                <w:rFonts w:cs="Arial"/>
                <w:color w:val="000000"/>
                <w:szCs w:val="20"/>
                <w:lang w:eastAsia="lt-LT"/>
              </w:rPr>
              <w:t xml:space="preserve"> E60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588D5" w14:textId="77777777" w:rsidR="00FC00B0" w:rsidRPr="004D06F0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4D06F0">
              <w:rPr>
                <w:rFonts w:cs="Arial"/>
                <w:color w:val="000000"/>
                <w:szCs w:val="20"/>
                <w:lang w:eastAsia="lt-LT"/>
              </w:rPr>
              <w:t>TS-3.10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1C5D" w14:textId="0F3DE0CF" w:rsidR="00FC00B0" w:rsidRPr="004D06F0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m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472" w14:textId="78926A5F" w:rsidR="00FC00B0" w:rsidRPr="004D06F0" w:rsidRDefault="004D06F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4D06F0">
              <w:rPr>
                <w:rFonts w:cs="Arial"/>
              </w:rPr>
              <w:t>147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6013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34AC8848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23E6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0FF7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Montavimo, derinimo, paleidimo darbai (dujinio baliono, viršslėgio vožtuvo, vamzdynų, valdymo pulto, detektorių, mygtukų, švieslenčių, sirenų, magnetinių kontaktų, kabelių)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C2F4D" w14:textId="77777777" w:rsidR="00FC00B0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.12</w:t>
            </w:r>
          </w:p>
          <w:p w14:paraId="25AF7C23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A090E" w14:textId="07E259AD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218" w14:textId="77777777" w:rsidR="00FC00B0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  <w:p w14:paraId="7D78487D" w14:textId="1196E4D8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E7F6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0AEAA3CE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09AC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0EB52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Kitos instaliacinės, tvirtinimo medžiagos, laikikliai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0687A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F94B" w14:textId="51F69D78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19ED" w14:textId="5D2E4B5E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6920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17A85196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CBA2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2EFB9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Sistemos markiravimas, vizualinė-informacinė medžiaga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7F4C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>
              <w:rPr>
                <w:rFonts w:cs="Arial"/>
                <w:color w:val="000000"/>
                <w:szCs w:val="20"/>
                <w:lang w:eastAsia="lt-LT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6073" w14:textId="158DA643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2E2A" w14:textId="540E4F21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F5D9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123E2D7A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B379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E379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Pneumatinis vamzdyno bandymas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93D7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74C0" w14:textId="763026B6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F0302" w14:textId="43FE9A1A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1D0D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14EAF25E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6C2C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9D66F" w14:textId="77777777" w:rsidR="00FC00B0" w:rsidRPr="00594261" w:rsidRDefault="00FC00B0" w:rsidP="00FC00B0">
            <w:pPr>
              <w:spacing w:line="276" w:lineRule="auto"/>
              <w:ind w:right="33" w:firstLine="0"/>
              <w:rPr>
                <w:rFonts w:cs="Arial"/>
                <w:bCs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Patalpos sandarumo bandymas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434E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DF26" w14:textId="304A142C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673D" w14:textId="196AAD9E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833DF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61072C7B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B966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528D6" w14:textId="77777777" w:rsidR="00FC00B0" w:rsidRPr="00B64A0B" w:rsidRDefault="00FC00B0" w:rsidP="00FC00B0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Kirtimosi ties priešgaisrinėmis pertvaromis, priešgaisrinis sandarinimas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8F15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DD56" w14:textId="24F49FCC" w:rsidR="00FC00B0" w:rsidRPr="00B64A0B" w:rsidRDefault="00FC00B0" w:rsidP="00FC00B0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DFED" w14:textId="2C933588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45ED7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  <w:tr w:rsidR="00FC00B0" w:rsidRPr="00594261" w14:paraId="2AAC3672" w14:textId="77777777" w:rsidTr="00154668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445F" w14:textId="77777777" w:rsidR="00FC00B0" w:rsidRPr="00594261" w:rsidRDefault="00FC00B0" w:rsidP="00FC00B0">
            <w:pPr>
              <w:numPr>
                <w:ilvl w:val="0"/>
                <w:numId w:val="71"/>
              </w:numPr>
              <w:suppressAutoHyphens w:val="0"/>
              <w:autoSpaceDN/>
              <w:spacing w:before="0" w:after="0" w:line="276" w:lineRule="auto"/>
              <w:ind w:right="33"/>
              <w:jc w:val="center"/>
              <w:textAlignment w:val="auto"/>
              <w:rPr>
                <w:rFonts w:cs="Arial"/>
              </w:rPr>
            </w:pPr>
          </w:p>
        </w:tc>
        <w:tc>
          <w:tcPr>
            <w:tcW w:w="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5DA9C" w14:textId="77777777" w:rsidR="00FC00B0" w:rsidRPr="00B64A0B" w:rsidRDefault="00FC00B0" w:rsidP="00FC00B0">
            <w:pPr>
              <w:spacing w:line="276" w:lineRule="auto"/>
              <w:ind w:right="33" w:firstLine="0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Sistemos pridavimo ir užsakovo apmokymo darbai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0744D" w14:textId="77777777" w:rsidR="00FC00B0" w:rsidRPr="00594261" w:rsidRDefault="00FC00B0" w:rsidP="00FC00B0">
            <w:pPr>
              <w:spacing w:line="276" w:lineRule="auto"/>
              <w:ind w:right="33" w:firstLine="0"/>
              <w:jc w:val="center"/>
              <w:rPr>
                <w:rFonts w:cs="Arial"/>
              </w:rPr>
            </w:pPr>
            <w:r w:rsidRPr="0090677C">
              <w:rPr>
                <w:rFonts w:cs="Arial"/>
                <w:color w:val="000000"/>
                <w:szCs w:val="20"/>
                <w:lang w:eastAsia="lt-LT"/>
              </w:rPr>
              <w:t>TS-3</w:t>
            </w:r>
            <w:r>
              <w:rPr>
                <w:rFonts w:cs="Arial"/>
                <w:color w:val="000000"/>
                <w:szCs w:val="20"/>
                <w:lang w:eastAsia="lt-LT"/>
              </w:rPr>
              <w:t>.15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A1CF" w14:textId="57A31758" w:rsidR="00FC00B0" w:rsidRPr="00B64A0B" w:rsidRDefault="00FC00B0" w:rsidP="00FC00B0">
            <w:pPr>
              <w:spacing w:line="276" w:lineRule="auto"/>
              <w:ind w:firstLine="0"/>
              <w:jc w:val="center"/>
              <w:rPr>
                <w:rFonts w:cs="Arial"/>
                <w:color w:val="000000"/>
                <w:szCs w:val="20"/>
                <w:lang w:eastAsia="lt-LT"/>
              </w:rPr>
            </w:pPr>
            <w:r w:rsidRPr="00B64A0B">
              <w:rPr>
                <w:rFonts w:cs="Arial"/>
                <w:color w:val="000000"/>
                <w:szCs w:val="20"/>
                <w:lang w:eastAsia="lt-LT"/>
              </w:rPr>
              <w:t>Kompl</w:t>
            </w:r>
            <w:r>
              <w:rPr>
                <w:rFonts w:cs="Arial"/>
                <w:color w:val="000000"/>
                <w:szCs w:val="20"/>
                <w:lang w:eastAsia="lt-LT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4752" w14:textId="26795F8D" w:rsidR="00FC00B0" w:rsidRPr="00594261" w:rsidRDefault="00FC00B0" w:rsidP="00FC00B0">
            <w:pPr>
              <w:spacing w:line="276" w:lineRule="auto"/>
              <w:ind w:firstLine="0"/>
              <w:jc w:val="center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F8E4" w14:textId="77777777" w:rsidR="00FC00B0" w:rsidRPr="00594261" w:rsidRDefault="00FC00B0" w:rsidP="00FC00B0">
            <w:pPr>
              <w:spacing w:line="276" w:lineRule="auto"/>
              <w:jc w:val="center"/>
              <w:rPr>
                <w:rFonts w:cs="Arial"/>
                <w:b/>
              </w:rPr>
            </w:pPr>
          </w:p>
        </w:tc>
      </w:tr>
    </w:tbl>
    <w:p w14:paraId="4DC4CE4D" w14:textId="77777777" w:rsidR="00723BD4" w:rsidRPr="00723BD4" w:rsidRDefault="00723BD4" w:rsidP="00C945FC">
      <w:pPr>
        <w:keepNext/>
        <w:spacing w:before="120" w:line="276" w:lineRule="auto"/>
        <w:ind w:right="-23" w:firstLine="0"/>
        <w:outlineLvl w:val="1"/>
        <w:rPr>
          <w:rFonts w:cs="Arial"/>
          <w:bCs/>
          <w:szCs w:val="20"/>
        </w:rPr>
      </w:pPr>
      <w:r w:rsidRPr="00723BD4">
        <w:rPr>
          <w:rFonts w:cs="Arial"/>
          <w:bCs/>
          <w:szCs w:val="20"/>
        </w:rPr>
        <w:t>Pastabos:</w:t>
      </w:r>
    </w:p>
    <w:p w14:paraId="12F5A51A" w14:textId="77777777" w:rsidR="00723BD4" w:rsidRPr="00C945FC" w:rsidRDefault="00723BD4" w:rsidP="00C945FC">
      <w:pPr>
        <w:keepNext/>
        <w:spacing w:before="120" w:line="276" w:lineRule="auto"/>
        <w:ind w:left="-284" w:right="-23"/>
        <w:outlineLvl w:val="1"/>
        <w:rPr>
          <w:rFonts w:cs="Arial"/>
          <w:bCs/>
          <w:szCs w:val="20"/>
        </w:rPr>
      </w:pPr>
      <w:r w:rsidRPr="00C945FC">
        <w:rPr>
          <w:rFonts w:cs="Arial"/>
          <w:bCs/>
          <w:szCs w:val="20"/>
        </w:rPr>
        <w:t>Nurodyti darbai turi būti įvertinti kompleksiškai, kartu su visais palydinčiais darbais.</w:t>
      </w:r>
    </w:p>
    <w:p w14:paraId="312E720E" w14:textId="4838C197" w:rsidR="00723BD4" w:rsidRPr="00723BD4" w:rsidRDefault="00723BD4" w:rsidP="00C945FC">
      <w:pPr>
        <w:keepNext/>
        <w:spacing w:before="120" w:line="276" w:lineRule="auto"/>
        <w:ind w:left="-284" w:right="-23"/>
        <w:outlineLvl w:val="1"/>
        <w:rPr>
          <w:rFonts w:cs="Arial"/>
          <w:bCs/>
          <w:szCs w:val="20"/>
        </w:rPr>
      </w:pPr>
      <w:r w:rsidRPr="00C945FC">
        <w:rPr>
          <w:rFonts w:cs="Arial"/>
          <w:bCs/>
          <w:szCs w:val="20"/>
        </w:rPr>
        <w:t>Visi darbai, kurie gali būti laikomi pagrįstai numatomais instaliavimo darbų užbaigimui ir tinkamam sistemų eksploatavimui, turi būti įvertinti Rangovo pasiūlymo žiniaraščių įkainiuose, nepriklausomai nuo to ar jie  parodyti/paminėti projekto dokumentuose, ar ne.</w:t>
      </w:r>
    </w:p>
    <w:p w14:paraId="0334E94F" w14:textId="77777777" w:rsidR="00154668" w:rsidRPr="004C5008" w:rsidRDefault="00154668" w:rsidP="004C5008">
      <w:pPr>
        <w:keepNext/>
        <w:spacing w:before="120" w:line="276" w:lineRule="auto"/>
        <w:ind w:left="-284" w:right="-23"/>
        <w:outlineLvl w:val="1"/>
        <w:rPr>
          <w:rFonts w:cs="Arial"/>
          <w:b/>
          <w:sz w:val="24"/>
        </w:rPr>
      </w:pPr>
    </w:p>
    <w:sectPr w:rsidR="00154668" w:rsidRPr="004C5008" w:rsidSect="00735C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268" w:right="991" w:bottom="1614" w:left="1134" w:header="567" w:footer="284" w:gutter="0"/>
      <w:cols w:space="1296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F948B" w14:textId="77777777" w:rsidR="00E037C5" w:rsidRDefault="00E037C5">
      <w:r>
        <w:separator/>
      </w:r>
    </w:p>
  </w:endnote>
  <w:endnote w:type="continuationSeparator" w:id="0">
    <w:p w14:paraId="511BE3D4" w14:textId="77777777" w:rsidR="00E037C5" w:rsidRDefault="00E03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yriadPro-Regular">
    <w:altName w:val="Times New Roman"/>
    <w:charset w:val="00"/>
    <w:family w:val="roman"/>
    <w:pitch w:val="default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474E3" w14:textId="77777777" w:rsidR="00030851" w:rsidRDefault="000308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441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91"/>
      <w:gridCol w:w="850"/>
      <w:gridCol w:w="850"/>
      <w:gridCol w:w="850"/>
    </w:tblGrid>
    <w:tr w:rsidR="005A6510" w14:paraId="1786CD21" w14:textId="77777777" w:rsidTr="00BD484A">
      <w:trPr>
        <w:jc w:val="right"/>
      </w:trPr>
      <w:tc>
        <w:tcPr>
          <w:tcW w:w="2891" w:type="dxa"/>
          <w:vMerge w:val="restart"/>
          <w:vAlign w:val="center"/>
        </w:tcPr>
        <w:p w14:paraId="561A582B" w14:textId="72CC58CE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 w:rsidRPr="00021978">
            <w:rPr>
              <w:szCs w:val="20"/>
            </w:rPr>
            <w:fldChar w:fldCharType="begin"/>
          </w:r>
          <w:r w:rsidRPr="00021978">
            <w:rPr>
              <w:szCs w:val="20"/>
            </w:rPr>
            <w:instrText xml:space="preserve"> DOCPROPERTY  "Projekto numeris"  \* MERGEFORMAT </w:instrText>
          </w:r>
          <w:r w:rsidRPr="00021978">
            <w:rPr>
              <w:szCs w:val="20"/>
            </w:rPr>
            <w:fldChar w:fldCharType="separate"/>
          </w:r>
          <w:r w:rsidR="00E95F7A">
            <w:rPr>
              <w:szCs w:val="20"/>
            </w:rPr>
            <w:t>2L202405</w:t>
          </w:r>
          <w:r w:rsidRPr="00021978">
            <w:rPr>
              <w:szCs w:val="20"/>
            </w:rPr>
            <w:fldChar w:fldCharType="end"/>
          </w:r>
          <w:r w:rsidRPr="00021978">
            <w:rPr>
              <w:szCs w:val="20"/>
            </w:rPr>
            <w:t>-</w:t>
          </w:r>
          <w:r>
            <w:rPr>
              <w:szCs w:val="20"/>
            </w:rPr>
            <w:t>TDP</w:t>
          </w:r>
          <w:r w:rsidRPr="00021978">
            <w:rPr>
              <w:rFonts w:eastAsia="Arial"/>
              <w:color w:val="000000"/>
              <w:szCs w:val="20"/>
            </w:rPr>
            <w:t>-</w:t>
          </w:r>
          <w:r>
            <w:rPr>
              <w:rFonts w:eastAsia="Arial"/>
              <w:color w:val="000000"/>
              <w:szCs w:val="20"/>
            </w:rPr>
            <w:t>DGGS-</w:t>
          </w:r>
          <w:r w:rsidR="00894F2C">
            <w:rPr>
              <w:rFonts w:eastAsia="Arial"/>
              <w:color w:val="000000"/>
              <w:szCs w:val="20"/>
            </w:rPr>
            <w:t>SZ</w:t>
          </w:r>
        </w:p>
      </w:tc>
      <w:tc>
        <w:tcPr>
          <w:tcW w:w="850" w:type="dxa"/>
          <w:vAlign w:val="center"/>
        </w:tcPr>
        <w:p w14:paraId="4BB54974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Lapas</w:t>
          </w:r>
        </w:p>
      </w:tc>
      <w:tc>
        <w:tcPr>
          <w:tcW w:w="850" w:type="dxa"/>
          <w:vAlign w:val="center"/>
        </w:tcPr>
        <w:p w14:paraId="04CFCD32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Lapų</w:t>
          </w:r>
        </w:p>
      </w:tc>
      <w:tc>
        <w:tcPr>
          <w:tcW w:w="850" w:type="dxa"/>
          <w:vAlign w:val="center"/>
        </w:tcPr>
        <w:p w14:paraId="32FFB9C7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Laida</w:t>
          </w:r>
        </w:p>
      </w:tc>
    </w:tr>
    <w:tr w:rsidR="005A6510" w14:paraId="5703A877" w14:textId="77777777" w:rsidTr="00BD484A">
      <w:trPr>
        <w:jc w:val="right"/>
      </w:trPr>
      <w:tc>
        <w:tcPr>
          <w:tcW w:w="2891" w:type="dxa"/>
          <w:vMerge/>
          <w:vAlign w:val="center"/>
        </w:tcPr>
        <w:p w14:paraId="2978298E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left"/>
            <w:rPr>
              <w:rFonts w:eastAsia="Arial"/>
              <w:color w:val="000000"/>
              <w:sz w:val="16"/>
              <w:szCs w:val="16"/>
            </w:rPr>
          </w:pPr>
        </w:p>
      </w:tc>
      <w:tc>
        <w:tcPr>
          <w:tcW w:w="850" w:type="dxa"/>
          <w:vAlign w:val="center"/>
        </w:tcPr>
        <w:p w14:paraId="01DEF9C4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fldChar w:fldCharType="begin"/>
          </w:r>
          <w:r>
            <w:rPr>
              <w:rFonts w:eastAsia="Arial"/>
              <w:color w:val="000000"/>
              <w:sz w:val="16"/>
              <w:szCs w:val="16"/>
            </w:rPr>
            <w:instrText>PAGE</w:instrText>
          </w:r>
          <w:r>
            <w:rPr>
              <w:rFonts w:eastAsia="Arial"/>
              <w:color w:val="000000"/>
              <w:sz w:val="16"/>
              <w:szCs w:val="16"/>
            </w:rPr>
            <w:fldChar w:fldCharType="separate"/>
          </w:r>
          <w:r>
            <w:rPr>
              <w:rFonts w:eastAsia="Arial"/>
              <w:noProof/>
              <w:color w:val="000000"/>
              <w:sz w:val="16"/>
              <w:szCs w:val="16"/>
            </w:rPr>
            <w:t>2</w:t>
          </w:r>
          <w:r>
            <w:rPr>
              <w:rFonts w:eastAsia="Arial"/>
              <w:color w:val="000000"/>
              <w:sz w:val="16"/>
              <w:szCs w:val="16"/>
            </w:rPr>
            <w:fldChar w:fldCharType="end"/>
          </w:r>
        </w:p>
      </w:tc>
      <w:tc>
        <w:tcPr>
          <w:tcW w:w="850" w:type="dxa"/>
          <w:vAlign w:val="center"/>
        </w:tcPr>
        <w:p w14:paraId="62208B20" w14:textId="4EC57A42" w:rsidR="005A6510" w:rsidRDefault="00063F7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2</w:t>
          </w:r>
        </w:p>
      </w:tc>
      <w:tc>
        <w:tcPr>
          <w:tcW w:w="850" w:type="dxa"/>
          <w:vAlign w:val="center"/>
        </w:tcPr>
        <w:p w14:paraId="158629F0" w14:textId="77777777" w:rsidR="005A6510" w:rsidRDefault="005A6510" w:rsidP="005A6510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 w:after="0" w:line="276" w:lineRule="auto"/>
            <w:ind w:firstLine="0"/>
            <w:jc w:val="center"/>
            <w:rPr>
              <w:rFonts w:eastAsia="Arial"/>
              <w:color w:val="000000"/>
              <w:sz w:val="16"/>
              <w:szCs w:val="16"/>
            </w:rPr>
          </w:pPr>
          <w:r>
            <w:rPr>
              <w:rFonts w:eastAsia="Arial"/>
              <w:color w:val="000000"/>
              <w:sz w:val="16"/>
              <w:szCs w:val="16"/>
            </w:rPr>
            <w:t>0</w:t>
          </w:r>
        </w:p>
      </w:tc>
    </w:tr>
  </w:tbl>
  <w:p w14:paraId="63C34AD2" w14:textId="77777777" w:rsidR="005A6510" w:rsidRDefault="005A65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6B75F" w14:textId="77777777" w:rsidR="005D09C8" w:rsidRPr="00A47601" w:rsidRDefault="005D09C8" w:rsidP="00030851">
    <w:pPr>
      <w:pStyle w:val="Footer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D0F3B" w14:textId="77777777" w:rsidR="00E037C5" w:rsidRDefault="00E037C5">
      <w:r>
        <w:rPr>
          <w:color w:val="000000"/>
        </w:rPr>
        <w:separator/>
      </w:r>
    </w:p>
  </w:footnote>
  <w:footnote w:type="continuationSeparator" w:id="0">
    <w:p w14:paraId="07B5EADD" w14:textId="77777777" w:rsidR="00E037C5" w:rsidRDefault="00E03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3232D" w14:textId="77777777" w:rsidR="00030851" w:rsidRDefault="000308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4AC06" w14:textId="77777777" w:rsidR="005A6510" w:rsidRDefault="005A6510" w:rsidP="005A6510">
    <w:pPr>
      <w:pStyle w:val="Header"/>
      <w:tabs>
        <w:tab w:val="clear" w:pos="4819"/>
        <w:tab w:val="clear" w:pos="9638"/>
        <w:tab w:val="left" w:pos="1410"/>
      </w:tabs>
      <w:ind w:firstLine="0"/>
    </w:pPr>
    <w:r>
      <w:tab/>
    </w:r>
  </w:p>
  <w:tbl>
    <w:tblPr>
      <w:tblW w:w="5056" w:type="pct"/>
      <w:jc w:val="center"/>
      <w:tblLook w:val="04A0" w:firstRow="1" w:lastRow="0" w:firstColumn="1" w:lastColumn="0" w:noHBand="0" w:noVBand="1"/>
    </w:tblPr>
    <w:tblGrid>
      <w:gridCol w:w="1390"/>
      <w:gridCol w:w="8501"/>
    </w:tblGrid>
    <w:tr w:rsidR="005A6510" w:rsidRPr="009A0A8E" w14:paraId="3C11869D" w14:textId="77777777" w:rsidTr="00BD484A">
      <w:trPr>
        <w:trHeight w:val="70"/>
        <w:jc w:val="center"/>
      </w:trPr>
      <w:tc>
        <w:tcPr>
          <w:tcW w:w="681" w:type="pct"/>
        </w:tcPr>
        <w:p w14:paraId="5368216B" w14:textId="77777777" w:rsidR="005A6510" w:rsidRPr="009A0A8E" w:rsidRDefault="005A6510" w:rsidP="005A651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PAVADINIMAS:</w:t>
          </w:r>
        </w:p>
      </w:tc>
      <w:tc>
        <w:tcPr>
          <w:tcW w:w="4319" w:type="pct"/>
        </w:tcPr>
        <w:p w14:paraId="5CD6EB66" w14:textId="0BB50F57" w:rsidR="005A6510" w:rsidRPr="009A0A8E" w:rsidRDefault="005A6510" w:rsidP="005A651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"Projekto pavadinimas"  \* MERGEFORMAT </w:instrText>
          </w:r>
          <w:r w:rsidRPr="009A0A8E">
            <w:rPr>
              <w:sz w:val="16"/>
            </w:rPr>
            <w:fldChar w:fldCharType="separate"/>
          </w:r>
          <w:r w:rsidR="00E95F7A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9A0A8E">
            <w:rPr>
              <w:sz w:val="16"/>
            </w:rPr>
            <w:fldChar w:fldCharType="end"/>
          </w:r>
        </w:p>
      </w:tc>
    </w:tr>
    <w:tr w:rsidR="005A6510" w:rsidRPr="009A0A8E" w14:paraId="4B8669D9" w14:textId="77777777" w:rsidTr="00BD484A">
      <w:trPr>
        <w:trHeight w:val="70"/>
        <w:jc w:val="center"/>
      </w:trPr>
      <w:tc>
        <w:tcPr>
          <w:tcW w:w="681" w:type="pct"/>
        </w:tcPr>
        <w:p w14:paraId="076617B8" w14:textId="77777777" w:rsidR="005A6510" w:rsidRPr="009A0A8E" w:rsidRDefault="005A6510" w:rsidP="005A651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STATYTOJAS:</w:t>
          </w:r>
        </w:p>
      </w:tc>
      <w:tc>
        <w:tcPr>
          <w:tcW w:w="4319" w:type="pct"/>
        </w:tcPr>
        <w:p w14:paraId="72A8A9C9" w14:textId="12457BF3" w:rsidR="005A6510" w:rsidRPr="009A0A8E" w:rsidRDefault="005A6510" w:rsidP="005A6510">
          <w:pPr>
            <w:pStyle w:val="Lenteles"/>
            <w:jc w:val="left"/>
            <w:rPr>
              <w:sz w:val="16"/>
            </w:rPr>
          </w:pP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COMMENTS   \* MERGEFORMAT </w:instrText>
          </w:r>
          <w:r w:rsidRPr="009A0A8E">
            <w:rPr>
              <w:sz w:val="16"/>
            </w:rPr>
            <w:fldChar w:fldCharType="end"/>
          </w:r>
          <w:r w:rsidRPr="009A0A8E">
            <w:rPr>
              <w:sz w:val="16"/>
            </w:rPr>
            <w:fldChar w:fldCharType="begin"/>
          </w:r>
          <w:r w:rsidRPr="009A0A8E">
            <w:rPr>
              <w:sz w:val="16"/>
            </w:rPr>
            <w:instrText xml:space="preserve"> DOCPROPERTY  Statytojas  \* MERGEFORMAT </w:instrText>
          </w:r>
          <w:r w:rsidRPr="009A0A8E">
            <w:rPr>
              <w:sz w:val="16"/>
            </w:rPr>
            <w:fldChar w:fldCharType="separate"/>
          </w:r>
          <w:r w:rsidR="00E95F7A">
            <w:rPr>
              <w:sz w:val="16"/>
            </w:rPr>
            <w:t>LIETUVOS BANKAS</w:t>
          </w:r>
          <w:r w:rsidRPr="009A0A8E">
            <w:rPr>
              <w:sz w:val="16"/>
            </w:rPr>
            <w:fldChar w:fldCharType="end"/>
          </w:r>
        </w:p>
      </w:tc>
    </w:tr>
    <w:tr w:rsidR="005A6510" w:rsidRPr="009A0A8E" w14:paraId="736D7B61" w14:textId="77777777" w:rsidTr="00BD484A">
      <w:trPr>
        <w:trHeight w:val="160"/>
        <w:jc w:val="center"/>
      </w:trPr>
      <w:tc>
        <w:tcPr>
          <w:tcW w:w="681" w:type="pct"/>
        </w:tcPr>
        <w:p w14:paraId="7E977DF9" w14:textId="77777777" w:rsidR="005A6510" w:rsidRPr="009A0A8E" w:rsidRDefault="005A6510" w:rsidP="005A6510">
          <w:pPr>
            <w:pStyle w:val="Lenteles"/>
            <w:jc w:val="left"/>
            <w:rPr>
              <w:b/>
              <w:bCs/>
              <w:sz w:val="16"/>
            </w:rPr>
          </w:pPr>
          <w:r w:rsidRPr="009A0A8E">
            <w:rPr>
              <w:b/>
              <w:bCs/>
              <w:sz w:val="16"/>
            </w:rPr>
            <w:t>STADIJA:</w:t>
          </w:r>
        </w:p>
      </w:tc>
      <w:tc>
        <w:tcPr>
          <w:tcW w:w="4319" w:type="pct"/>
        </w:tcPr>
        <w:p w14:paraId="14C8B8FD" w14:textId="77777777" w:rsidR="005A6510" w:rsidRPr="009A0A8E" w:rsidRDefault="005A6510" w:rsidP="005A6510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Techninis darbo projektas</w:t>
          </w:r>
        </w:p>
      </w:tc>
    </w:tr>
  </w:tbl>
  <w:p w14:paraId="5FB2618B" w14:textId="2BC03457" w:rsidR="005A6510" w:rsidRDefault="005A6510" w:rsidP="005A6510">
    <w:pPr>
      <w:pStyle w:val="Header"/>
      <w:tabs>
        <w:tab w:val="clear" w:pos="4819"/>
        <w:tab w:val="clear" w:pos="9638"/>
        <w:tab w:val="left" w:pos="141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F2D38" w14:textId="77777777" w:rsidR="00760638" w:rsidRPr="00760638" w:rsidRDefault="00760638"/>
  <w:tbl>
    <w:tblPr>
      <w:tblW w:w="5056" w:type="pct"/>
      <w:jc w:val="center"/>
      <w:tblLook w:val="04A0" w:firstRow="1" w:lastRow="0" w:firstColumn="1" w:lastColumn="0" w:noHBand="0" w:noVBand="1"/>
    </w:tblPr>
    <w:tblGrid>
      <w:gridCol w:w="1359"/>
      <w:gridCol w:w="8532"/>
    </w:tblGrid>
    <w:tr w:rsidR="00A47601" w:rsidRPr="00760638" w14:paraId="382FB067" w14:textId="77777777" w:rsidTr="00CC2182">
      <w:trPr>
        <w:trHeight w:val="70"/>
        <w:jc w:val="center"/>
      </w:trPr>
      <w:tc>
        <w:tcPr>
          <w:tcW w:w="687" w:type="pct"/>
        </w:tcPr>
        <w:p w14:paraId="10B419E6" w14:textId="77777777" w:rsidR="00A47601" w:rsidRPr="00760638" w:rsidRDefault="00A47601" w:rsidP="00A47601">
          <w:pPr>
            <w:pStyle w:val="Lenteles"/>
            <w:jc w:val="left"/>
            <w:rPr>
              <w:sz w:val="16"/>
            </w:rPr>
          </w:pPr>
          <w:r w:rsidRPr="00760638">
            <w:rPr>
              <w:sz w:val="16"/>
            </w:rPr>
            <w:t>PAVADINIMAS:</w:t>
          </w:r>
        </w:p>
      </w:tc>
      <w:tc>
        <w:tcPr>
          <w:tcW w:w="4313" w:type="pct"/>
        </w:tcPr>
        <w:p w14:paraId="68524BB8" w14:textId="4098B5A8" w:rsidR="00A47601" w:rsidRPr="00760638" w:rsidRDefault="00A47601" w:rsidP="00A47601">
          <w:pPr>
            <w:pStyle w:val="Lenteles"/>
            <w:jc w:val="left"/>
            <w:rPr>
              <w:sz w:val="16"/>
            </w:rPr>
          </w:pPr>
          <w:r w:rsidRPr="00760638">
            <w:rPr>
              <w:sz w:val="16"/>
            </w:rPr>
            <w:fldChar w:fldCharType="begin"/>
          </w:r>
          <w:r w:rsidRPr="00760638">
            <w:rPr>
              <w:sz w:val="16"/>
            </w:rPr>
            <w:instrText xml:space="preserve"> DOCPROPERTY  "Projekto pavadinimas"  \* MERGEFORMAT </w:instrText>
          </w:r>
          <w:r w:rsidRPr="00760638">
            <w:rPr>
              <w:sz w:val="16"/>
            </w:rPr>
            <w:fldChar w:fldCharType="separate"/>
          </w:r>
          <w:r w:rsidR="00E95F7A">
            <w:rPr>
              <w:sz w:val="16"/>
            </w:rPr>
            <w:t>Administracinių pastatų paskirties grupės, administracinės paskirties pastatų adresu Žirmūnų g. 151, Vilnius, rekonstravimo projektas</w:t>
          </w:r>
          <w:r w:rsidRPr="00760638">
            <w:rPr>
              <w:sz w:val="16"/>
            </w:rPr>
            <w:fldChar w:fldCharType="end"/>
          </w:r>
        </w:p>
      </w:tc>
    </w:tr>
    <w:tr w:rsidR="00A47601" w:rsidRPr="00760638" w14:paraId="32410ACB" w14:textId="77777777" w:rsidTr="00CC2182">
      <w:trPr>
        <w:trHeight w:val="70"/>
        <w:jc w:val="center"/>
      </w:trPr>
      <w:tc>
        <w:tcPr>
          <w:tcW w:w="687" w:type="pct"/>
        </w:tcPr>
        <w:p w14:paraId="188F421A" w14:textId="77777777" w:rsidR="00A47601" w:rsidRPr="00760638" w:rsidRDefault="00A47601" w:rsidP="00A47601">
          <w:pPr>
            <w:pStyle w:val="Lenteles"/>
            <w:jc w:val="left"/>
            <w:rPr>
              <w:sz w:val="16"/>
            </w:rPr>
          </w:pPr>
          <w:r w:rsidRPr="00760638">
            <w:rPr>
              <w:sz w:val="16"/>
            </w:rPr>
            <w:t>STATYTOJAS:</w:t>
          </w:r>
        </w:p>
      </w:tc>
      <w:tc>
        <w:tcPr>
          <w:tcW w:w="4313" w:type="pct"/>
        </w:tcPr>
        <w:p w14:paraId="4AE79B63" w14:textId="66FDFCD0" w:rsidR="00A47601" w:rsidRPr="00760638" w:rsidRDefault="00A47601" w:rsidP="00A47601">
          <w:pPr>
            <w:pStyle w:val="Lenteles"/>
            <w:jc w:val="left"/>
            <w:rPr>
              <w:sz w:val="16"/>
            </w:rPr>
          </w:pPr>
          <w:r w:rsidRPr="00760638">
            <w:rPr>
              <w:sz w:val="16"/>
            </w:rPr>
            <w:fldChar w:fldCharType="begin"/>
          </w:r>
          <w:r w:rsidRPr="00760638">
            <w:rPr>
              <w:sz w:val="16"/>
            </w:rPr>
            <w:instrText xml:space="preserve"> COMMENTS   \* MERGEFORMAT </w:instrText>
          </w:r>
          <w:r w:rsidRPr="00760638">
            <w:rPr>
              <w:sz w:val="16"/>
            </w:rPr>
            <w:fldChar w:fldCharType="end"/>
          </w:r>
          <w:r w:rsidRPr="00760638">
            <w:rPr>
              <w:sz w:val="16"/>
            </w:rPr>
            <w:fldChar w:fldCharType="begin"/>
          </w:r>
          <w:r w:rsidRPr="00760638">
            <w:rPr>
              <w:sz w:val="16"/>
            </w:rPr>
            <w:instrText xml:space="preserve"> COMMENTS   \* MERGEFORMAT </w:instrText>
          </w:r>
          <w:r w:rsidRPr="00760638">
            <w:rPr>
              <w:sz w:val="16"/>
            </w:rPr>
            <w:fldChar w:fldCharType="end"/>
          </w:r>
          <w:r w:rsidRPr="00760638">
            <w:rPr>
              <w:sz w:val="16"/>
            </w:rPr>
            <w:fldChar w:fldCharType="begin"/>
          </w:r>
          <w:r w:rsidRPr="00760638">
            <w:rPr>
              <w:sz w:val="16"/>
            </w:rPr>
            <w:instrText xml:space="preserve"> DOCPROPERTY  Statytojas  \* MERGEFORMAT </w:instrText>
          </w:r>
          <w:r w:rsidRPr="00760638">
            <w:rPr>
              <w:sz w:val="16"/>
            </w:rPr>
            <w:fldChar w:fldCharType="separate"/>
          </w:r>
          <w:r w:rsidR="00E95F7A">
            <w:rPr>
              <w:sz w:val="16"/>
            </w:rPr>
            <w:t>LIETUVOS BANKAS</w:t>
          </w:r>
          <w:r w:rsidRPr="00760638">
            <w:rPr>
              <w:sz w:val="16"/>
            </w:rPr>
            <w:fldChar w:fldCharType="end"/>
          </w:r>
        </w:p>
      </w:tc>
    </w:tr>
    <w:tr w:rsidR="00A47601" w:rsidRPr="00760638" w14:paraId="53FF4611" w14:textId="77777777" w:rsidTr="00CC2182">
      <w:trPr>
        <w:trHeight w:val="160"/>
        <w:jc w:val="center"/>
      </w:trPr>
      <w:tc>
        <w:tcPr>
          <w:tcW w:w="687" w:type="pct"/>
        </w:tcPr>
        <w:p w14:paraId="0447E1D2" w14:textId="77777777" w:rsidR="00A47601" w:rsidRPr="00760638" w:rsidRDefault="00A47601" w:rsidP="00A47601">
          <w:pPr>
            <w:pStyle w:val="Lenteles"/>
            <w:jc w:val="left"/>
            <w:rPr>
              <w:sz w:val="16"/>
            </w:rPr>
          </w:pPr>
          <w:r w:rsidRPr="00760638">
            <w:rPr>
              <w:sz w:val="16"/>
            </w:rPr>
            <w:t>STADIJA:</w:t>
          </w:r>
        </w:p>
      </w:tc>
      <w:tc>
        <w:tcPr>
          <w:tcW w:w="4313" w:type="pct"/>
        </w:tcPr>
        <w:p w14:paraId="54AEE11F" w14:textId="567F6C1E" w:rsidR="00A47601" w:rsidRPr="00760638" w:rsidRDefault="00EE2537" w:rsidP="00A47601">
          <w:pPr>
            <w:pStyle w:val="Lenteles"/>
            <w:jc w:val="left"/>
            <w:rPr>
              <w:sz w:val="16"/>
            </w:rPr>
          </w:pPr>
          <w:r>
            <w:rPr>
              <w:sz w:val="16"/>
            </w:rPr>
            <w:t>Techninis darbo projektas</w:t>
          </w:r>
        </w:p>
      </w:tc>
    </w:tr>
  </w:tbl>
  <w:p w14:paraId="00F33A4F" w14:textId="64E3166F" w:rsidR="00760638" w:rsidRDefault="005A6510" w:rsidP="00760638">
    <w:pPr>
      <w:pStyle w:val="Header"/>
      <w:ind w:firstLine="0"/>
    </w:pPr>
    <w:r>
      <w:rPr>
        <w:noProof/>
      </w:rPr>
      <w:drawing>
        <wp:anchor distT="0" distB="0" distL="114300" distR="114300" simplePos="0" relativeHeight="251658752" behindDoc="1" locked="0" layoutInCell="0" allowOverlap="1" wp14:anchorId="53449CF2" wp14:editId="69AC4A0D">
          <wp:simplePos x="0" y="0"/>
          <wp:positionH relativeFrom="margin">
            <wp:posOffset>-11311890</wp:posOffset>
          </wp:positionH>
          <wp:positionV relativeFrom="margin">
            <wp:posOffset>-2224405</wp:posOffset>
          </wp:positionV>
          <wp:extent cx="5818505" cy="8227060"/>
          <wp:effectExtent l="0" t="0" r="0" b="0"/>
          <wp:wrapNone/>
          <wp:docPr id="152761820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8505" cy="8227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C2A9DF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6ACD74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EDB8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1E69D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F62CD0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892EC8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0A26A2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7A760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C08C5D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16090A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05466C"/>
    <w:multiLevelType w:val="hybridMultilevel"/>
    <w:tmpl w:val="D43A36FE"/>
    <w:lvl w:ilvl="0" w:tplc="0427000F">
      <w:start w:val="1"/>
      <w:numFmt w:val="decimal"/>
      <w:lvlText w:val="%1."/>
      <w:lvlJc w:val="left"/>
      <w:pPr>
        <w:ind w:left="1288" w:hanging="360"/>
      </w:pPr>
    </w:lvl>
    <w:lvl w:ilvl="1" w:tplc="04270019" w:tentative="1">
      <w:start w:val="1"/>
      <w:numFmt w:val="lowerLetter"/>
      <w:lvlText w:val="%2."/>
      <w:lvlJc w:val="left"/>
      <w:pPr>
        <w:ind w:left="2008" w:hanging="360"/>
      </w:pPr>
    </w:lvl>
    <w:lvl w:ilvl="2" w:tplc="0427001B" w:tentative="1">
      <w:start w:val="1"/>
      <w:numFmt w:val="lowerRoman"/>
      <w:lvlText w:val="%3."/>
      <w:lvlJc w:val="right"/>
      <w:pPr>
        <w:ind w:left="2728" w:hanging="180"/>
      </w:pPr>
    </w:lvl>
    <w:lvl w:ilvl="3" w:tplc="0427000F" w:tentative="1">
      <w:start w:val="1"/>
      <w:numFmt w:val="decimal"/>
      <w:lvlText w:val="%4."/>
      <w:lvlJc w:val="left"/>
      <w:pPr>
        <w:ind w:left="3448" w:hanging="360"/>
      </w:pPr>
    </w:lvl>
    <w:lvl w:ilvl="4" w:tplc="04270019" w:tentative="1">
      <w:start w:val="1"/>
      <w:numFmt w:val="lowerLetter"/>
      <w:lvlText w:val="%5."/>
      <w:lvlJc w:val="left"/>
      <w:pPr>
        <w:ind w:left="4168" w:hanging="360"/>
      </w:pPr>
    </w:lvl>
    <w:lvl w:ilvl="5" w:tplc="0427001B" w:tentative="1">
      <w:start w:val="1"/>
      <w:numFmt w:val="lowerRoman"/>
      <w:lvlText w:val="%6."/>
      <w:lvlJc w:val="right"/>
      <w:pPr>
        <w:ind w:left="4888" w:hanging="180"/>
      </w:pPr>
    </w:lvl>
    <w:lvl w:ilvl="6" w:tplc="0427000F" w:tentative="1">
      <w:start w:val="1"/>
      <w:numFmt w:val="decimal"/>
      <w:lvlText w:val="%7."/>
      <w:lvlJc w:val="left"/>
      <w:pPr>
        <w:ind w:left="5608" w:hanging="360"/>
      </w:pPr>
    </w:lvl>
    <w:lvl w:ilvl="7" w:tplc="04270019" w:tentative="1">
      <w:start w:val="1"/>
      <w:numFmt w:val="lowerLetter"/>
      <w:lvlText w:val="%8."/>
      <w:lvlJc w:val="left"/>
      <w:pPr>
        <w:ind w:left="6328" w:hanging="360"/>
      </w:pPr>
    </w:lvl>
    <w:lvl w:ilvl="8" w:tplc="0427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 w15:restartNumberingAfterBreak="0">
    <w:nsid w:val="07FA4439"/>
    <w:multiLevelType w:val="hybridMultilevel"/>
    <w:tmpl w:val="A9C45924"/>
    <w:lvl w:ilvl="0" w:tplc="042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2" w15:restartNumberingAfterBreak="0">
    <w:nsid w:val="086402D1"/>
    <w:multiLevelType w:val="hybridMultilevel"/>
    <w:tmpl w:val="C610D3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6C2701"/>
    <w:multiLevelType w:val="hybridMultilevel"/>
    <w:tmpl w:val="27DED458"/>
    <w:lvl w:ilvl="0" w:tplc="042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4" w15:restartNumberingAfterBreak="0">
    <w:nsid w:val="0B8F220D"/>
    <w:multiLevelType w:val="hybridMultilevel"/>
    <w:tmpl w:val="7570EDAA"/>
    <w:lvl w:ilvl="0" w:tplc="0427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08" w:hanging="360"/>
      </w:pPr>
    </w:lvl>
    <w:lvl w:ilvl="2" w:tplc="FFFFFFFF" w:tentative="1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5" w15:restartNumberingAfterBreak="0">
    <w:nsid w:val="101D578B"/>
    <w:multiLevelType w:val="hybridMultilevel"/>
    <w:tmpl w:val="2570C43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D7299A"/>
    <w:multiLevelType w:val="hybridMultilevel"/>
    <w:tmpl w:val="8B4A146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860E77"/>
    <w:multiLevelType w:val="hybridMultilevel"/>
    <w:tmpl w:val="2398F80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0527E"/>
    <w:multiLevelType w:val="multilevel"/>
    <w:tmpl w:val="FB662520"/>
    <w:styleLink w:val="LFO2"/>
    <w:lvl w:ilvl="0">
      <w:numFmt w:val="bullet"/>
      <w:pStyle w:val="Punktai"/>
      <w:lvlText w:val=""/>
      <w:lvlJc w:val="left"/>
      <w:pPr>
        <w:ind w:left="927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3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5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7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9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1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3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5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79" w:hanging="360"/>
      </w:pPr>
      <w:rPr>
        <w:rFonts w:ascii="Wingdings" w:hAnsi="Wingdings"/>
      </w:rPr>
    </w:lvl>
  </w:abstractNum>
  <w:abstractNum w:abstractNumId="19" w15:restartNumberingAfterBreak="0">
    <w:nsid w:val="15DB2B4E"/>
    <w:multiLevelType w:val="hybridMultilevel"/>
    <w:tmpl w:val="643E2D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6F02661"/>
    <w:multiLevelType w:val="multilevel"/>
    <w:tmpl w:val="87F66192"/>
    <w:lvl w:ilvl="0">
      <w:start w:val="1"/>
      <w:numFmt w:val="decimal"/>
      <w:pStyle w:val="Style1"/>
      <w:lvlText w:val="%1."/>
      <w:lvlJc w:val="left"/>
      <w:pPr>
        <w:tabs>
          <w:tab w:val="num" w:pos="-3600"/>
        </w:tabs>
        <w:ind w:left="360" w:hanging="360"/>
      </w:pPr>
      <w:rPr>
        <w:rFonts w:hint="default"/>
        <w:b/>
        <w:bCs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b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196F7898"/>
    <w:multiLevelType w:val="hybridMultilevel"/>
    <w:tmpl w:val="50E6DC1A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AAF4F92"/>
    <w:multiLevelType w:val="hybridMultilevel"/>
    <w:tmpl w:val="B54CD7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1B0C6115"/>
    <w:multiLevelType w:val="hybridMultilevel"/>
    <w:tmpl w:val="06EE365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B69485A"/>
    <w:multiLevelType w:val="multilevel"/>
    <w:tmpl w:val="2E6C6158"/>
    <w:lvl w:ilvl="0">
      <w:start w:val="1"/>
      <w:numFmt w:val="decimal"/>
      <w:pStyle w:val="ANTRASTES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/>
      </w:rPr>
    </w:lvl>
  </w:abstractNum>
  <w:abstractNum w:abstractNumId="25" w15:restartNumberingAfterBreak="0">
    <w:nsid w:val="1E9E3897"/>
    <w:multiLevelType w:val="multilevel"/>
    <w:tmpl w:val="5D0E59E0"/>
    <w:styleLink w:val="WW8Num3"/>
    <w:lvl w:ilvl="0">
      <w:numFmt w:val="bullet"/>
      <w:lvlText w:val="-"/>
      <w:lvlJc w:val="left"/>
      <w:rPr>
        <w:rFonts w:ascii="Arial" w:eastAsia="Times New Roman" w:hAnsi="Arial" w:cs="Aria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20D964DB"/>
    <w:multiLevelType w:val="hybridMultilevel"/>
    <w:tmpl w:val="6EAA0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50F65D5"/>
    <w:multiLevelType w:val="hybridMultilevel"/>
    <w:tmpl w:val="BE58B0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86C6337"/>
    <w:multiLevelType w:val="hybridMultilevel"/>
    <w:tmpl w:val="EBFE30B0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2DC52872"/>
    <w:multiLevelType w:val="hybridMultilevel"/>
    <w:tmpl w:val="BD3E726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FEB1259"/>
    <w:multiLevelType w:val="hybridMultilevel"/>
    <w:tmpl w:val="8AD0D332"/>
    <w:lvl w:ilvl="0" w:tplc="E0CA3002">
      <w:start w:val="1"/>
      <w:numFmt w:val="decimal"/>
      <w:pStyle w:val="3PASTRAIPOSANTRAT2"/>
      <w:lvlText w:val="%1."/>
      <w:lvlJc w:val="left"/>
      <w:pPr>
        <w:ind w:left="9432" w:hanging="360"/>
      </w:pPr>
    </w:lvl>
    <w:lvl w:ilvl="1" w:tplc="EFC272B6">
      <w:start w:val="1"/>
      <w:numFmt w:val="lowerLetter"/>
      <w:lvlText w:val="%2."/>
      <w:lvlJc w:val="left"/>
      <w:pPr>
        <w:ind w:left="10152" w:hanging="360"/>
      </w:pPr>
    </w:lvl>
    <w:lvl w:ilvl="2" w:tplc="353ED960" w:tentative="1">
      <w:start w:val="1"/>
      <w:numFmt w:val="lowerRoman"/>
      <w:lvlText w:val="%3."/>
      <w:lvlJc w:val="right"/>
      <w:pPr>
        <w:ind w:left="10872" w:hanging="180"/>
      </w:pPr>
    </w:lvl>
    <w:lvl w:ilvl="3" w:tplc="EB78FB40" w:tentative="1">
      <w:start w:val="1"/>
      <w:numFmt w:val="decimal"/>
      <w:lvlText w:val="%4."/>
      <w:lvlJc w:val="left"/>
      <w:pPr>
        <w:ind w:left="11592" w:hanging="360"/>
      </w:pPr>
    </w:lvl>
    <w:lvl w:ilvl="4" w:tplc="605633F0" w:tentative="1">
      <w:start w:val="1"/>
      <w:numFmt w:val="lowerLetter"/>
      <w:lvlText w:val="%5."/>
      <w:lvlJc w:val="left"/>
      <w:pPr>
        <w:ind w:left="12312" w:hanging="360"/>
      </w:pPr>
    </w:lvl>
    <w:lvl w:ilvl="5" w:tplc="EE5AA2E8" w:tentative="1">
      <w:start w:val="1"/>
      <w:numFmt w:val="lowerRoman"/>
      <w:lvlText w:val="%6."/>
      <w:lvlJc w:val="right"/>
      <w:pPr>
        <w:ind w:left="13032" w:hanging="180"/>
      </w:pPr>
    </w:lvl>
    <w:lvl w:ilvl="6" w:tplc="2C20173C" w:tentative="1">
      <w:start w:val="1"/>
      <w:numFmt w:val="decimal"/>
      <w:lvlText w:val="%7."/>
      <w:lvlJc w:val="left"/>
      <w:pPr>
        <w:ind w:left="13752" w:hanging="360"/>
      </w:pPr>
    </w:lvl>
    <w:lvl w:ilvl="7" w:tplc="D2D6D1E2" w:tentative="1">
      <w:start w:val="1"/>
      <w:numFmt w:val="lowerLetter"/>
      <w:lvlText w:val="%8."/>
      <w:lvlJc w:val="left"/>
      <w:pPr>
        <w:ind w:left="14472" w:hanging="360"/>
      </w:pPr>
    </w:lvl>
    <w:lvl w:ilvl="8" w:tplc="5ABAED48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31" w15:restartNumberingAfterBreak="0">
    <w:nsid w:val="30E16870"/>
    <w:multiLevelType w:val="hybridMultilevel"/>
    <w:tmpl w:val="7AE2CFEC"/>
    <w:lvl w:ilvl="0" w:tplc="D786AE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864453"/>
    <w:multiLevelType w:val="hybridMultilevel"/>
    <w:tmpl w:val="E1DC69EE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9C168DA"/>
    <w:multiLevelType w:val="hybridMultilevel"/>
    <w:tmpl w:val="60421A0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A1C7B27"/>
    <w:multiLevelType w:val="hybridMultilevel"/>
    <w:tmpl w:val="952C53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AA42C8"/>
    <w:multiLevelType w:val="hybridMultilevel"/>
    <w:tmpl w:val="612ADD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0669EF"/>
    <w:multiLevelType w:val="multilevel"/>
    <w:tmpl w:val="B9046B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42C1285F"/>
    <w:multiLevelType w:val="hybridMultilevel"/>
    <w:tmpl w:val="0A5A79A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3BC4A76"/>
    <w:multiLevelType w:val="hybridMultilevel"/>
    <w:tmpl w:val="970A05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7763F82"/>
    <w:multiLevelType w:val="multilevel"/>
    <w:tmpl w:val="4B686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entelesnumeracija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49EE7DF9"/>
    <w:multiLevelType w:val="hybridMultilevel"/>
    <w:tmpl w:val="22905D48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4BEB3387"/>
    <w:multiLevelType w:val="hybridMultilevel"/>
    <w:tmpl w:val="08503CF0"/>
    <w:lvl w:ilvl="0" w:tplc="98046D7C">
      <w:start w:val="1"/>
      <w:numFmt w:val="decimal"/>
      <w:pStyle w:val="Num1"/>
      <w:lvlText w:val="%1."/>
      <w:lvlJc w:val="left"/>
      <w:pPr>
        <w:ind w:left="720" w:hanging="360"/>
      </w:pPr>
      <w:rPr>
        <w:i w:val="0"/>
        <w:i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C3722B4"/>
    <w:multiLevelType w:val="multilevel"/>
    <w:tmpl w:val="33048A12"/>
    <w:lvl w:ilvl="0">
      <w:start w:val="1"/>
      <w:numFmt w:val="decimal"/>
      <w:pStyle w:val="1PASTRAIPA1LYGIS"/>
      <w:lvlText w:val="%1."/>
      <w:lvlJc w:val="left"/>
      <w:pPr>
        <w:ind w:left="360" w:hanging="360"/>
      </w:pPr>
    </w:lvl>
    <w:lvl w:ilvl="1">
      <w:start w:val="1"/>
      <w:numFmt w:val="decimal"/>
      <w:pStyle w:val="2PASTRAIPA2LYGIS"/>
      <w:lvlText w:val="%1.%2."/>
      <w:lvlJc w:val="left"/>
      <w:pPr>
        <w:ind w:left="792" w:hanging="432"/>
      </w:pPr>
    </w:lvl>
    <w:lvl w:ilvl="2">
      <w:start w:val="1"/>
      <w:numFmt w:val="decimal"/>
      <w:pStyle w:val="3PASTRAIPA3LYGIS3"/>
      <w:lvlText w:val="%1.%2.%3."/>
      <w:lvlJc w:val="left"/>
      <w:pPr>
        <w:ind w:left="1213" w:hanging="504"/>
      </w:pPr>
      <w:rPr>
        <w:b/>
        <w:bCs/>
        <w:color w:val="auto"/>
        <w:specVanish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 w15:restartNumberingAfterBreak="0">
    <w:nsid w:val="4C5B7944"/>
    <w:multiLevelType w:val="hybridMultilevel"/>
    <w:tmpl w:val="F5BE0CE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2A4910"/>
    <w:multiLevelType w:val="multilevel"/>
    <w:tmpl w:val="F3280FE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/>
        <w:bCs w:val="0"/>
        <w:i w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4FC44DF2"/>
    <w:multiLevelType w:val="multilevel"/>
    <w:tmpl w:val="88BC2B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6" w15:restartNumberingAfterBreak="0">
    <w:nsid w:val="516A1F89"/>
    <w:multiLevelType w:val="multilevel"/>
    <w:tmpl w:val="EFC62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6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9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91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46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840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712" w:hanging="1800"/>
      </w:pPr>
      <w:rPr>
        <w:rFonts w:hint="default"/>
      </w:rPr>
    </w:lvl>
  </w:abstractNum>
  <w:abstractNum w:abstractNumId="47" w15:restartNumberingAfterBreak="0">
    <w:nsid w:val="51823E58"/>
    <w:multiLevelType w:val="hybridMultilevel"/>
    <w:tmpl w:val="B68A484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3E277F"/>
    <w:multiLevelType w:val="hybridMultilevel"/>
    <w:tmpl w:val="A058EED6"/>
    <w:lvl w:ilvl="0" w:tplc="D9B6BFCC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4A51096"/>
    <w:multiLevelType w:val="hybridMultilevel"/>
    <w:tmpl w:val="D902D908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6AA12F5"/>
    <w:multiLevelType w:val="multilevel"/>
    <w:tmpl w:val="88BC2B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1" w15:restartNumberingAfterBreak="0">
    <w:nsid w:val="57A52A87"/>
    <w:multiLevelType w:val="multilevel"/>
    <w:tmpl w:val="92B4B012"/>
    <w:styleLink w:val="CurrentList1"/>
    <w:lvl w:ilvl="0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91966AC"/>
    <w:multiLevelType w:val="hybridMultilevel"/>
    <w:tmpl w:val="C7D82722"/>
    <w:lvl w:ilvl="0" w:tplc="AC4C73D6">
      <w:start w:val="1"/>
      <w:numFmt w:val="decimal"/>
      <w:pStyle w:val="NUMERACIJA"/>
      <w:lvlText w:val="%1."/>
      <w:lvlJc w:val="center"/>
      <w:pPr>
        <w:ind w:left="360" w:hanging="360"/>
      </w:pPr>
      <w:rPr>
        <w:color w:val="auto"/>
      </w:rPr>
    </w:lvl>
    <w:lvl w:ilvl="1" w:tplc="BF12C536" w:tentative="1">
      <w:start w:val="1"/>
      <w:numFmt w:val="lowerLetter"/>
      <w:lvlText w:val="%2."/>
      <w:lvlJc w:val="left"/>
      <w:pPr>
        <w:ind w:left="1080" w:hanging="360"/>
      </w:pPr>
    </w:lvl>
    <w:lvl w:ilvl="2" w:tplc="65668FAA" w:tentative="1">
      <w:start w:val="1"/>
      <w:numFmt w:val="lowerRoman"/>
      <w:lvlText w:val="%3."/>
      <w:lvlJc w:val="right"/>
      <w:pPr>
        <w:ind w:left="1800" w:hanging="180"/>
      </w:pPr>
    </w:lvl>
    <w:lvl w:ilvl="3" w:tplc="F1F4AD2C" w:tentative="1">
      <w:start w:val="1"/>
      <w:numFmt w:val="decimal"/>
      <w:lvlText w:val="%4."/>
      <w:lvlJc w:val="left"/>
      <w:pPr>
        <w:ind w:left="2520" w:hanging="360"/>
      </w:pPr>
    </w:lvl>
    <w:lvl w:ilvl="4" w:tplc="108872D0" w:tentative="1">
      <w:start w:val="1"/>
      <w:numFmt w:val="lowerLetter"/>
      <w:lvlText w:val="%5."/>
      <w:lvlJc w:val="left"/>
      <w:pPr>
        <w:ind w:left="3240" w:hanging="360"/>
      </w:pPr>
    </w:lvl>
    <w:lvl w:ilvl="5" w:tplc="200821EC" w:tentative="1">
      <w:start w:val="1"/>
      <w:numFmt w:val="lowerRoman"/>
      <w:lvlText w:val="%6."/>
      <w:lvlJc w:val="right"/>
      <w:pPr>
        <w:ind w:left="3960" w:hanging="180"/>
      </w:pPr>
    </w:lvl>
    <w:lvl w:ilvl="6" w:tplc="A63CBFD4" w:tentative="1">
      <w:start w:val="1"/>
      <w:numFmt w:val="decimal"/>
      <w:lvlText w:val="%7."/>
      <w:lvlJc w:val="left"/>
      <w:pPr>
        <w:ind w:left="4680" w:hanging="360"/>
      </w:pPr>
    </w:lvl>
    <w:lvl w:ilvl="7" w:tplc="E1F29B50" w:tentative="1">
      <w:start w:val="1"/>
      <w:numFmt w:val="lowerLetter"/>
      <w:lvlText w:val="%8."/>
      <w:lvlJc w:val="left"/>
      <w:pPr>
        <w:ind w:left="5400" w:hanging="360"/>
      </w:pPr>
    </w:lvl>
    <w:lvl w:ilvl="8" w:tplc="B4EA1F9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AA52D51"/>
    <w:multiLevelType w:val="hybridMultilevel"/>
    <w:tmpl w:val="E18EC3E4"/>
    <w:lvl w:ilvl="0" w:tplc="06A42B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D3E4F62"/>
    <w:multiLevelType w:val="hybridMultilevel"/>
    <w:tmpl w:val="C610D3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EA684F"/>
    <w:multiLevelType w:val="multilevel"/>
    <w:tmpl w:val="1C8A267A"/>
    <w:lvl w:ilvl="0">
      <w:start w:val="1"/>
      <w:numFmt w:val="decimal"/>
      <w:pStyle w:val="PASTRAIPOSANTRAT"/>
      <w:lvlText w:val="%1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1">
      <w:start w:val="1"/>
      <w:numFmt w:val="none"/>
      <w:lvlText w:val="1.1"/>
      <w:lvlJc w:val="left"/>
      <w:pPr>
        <w:ind w:left="720" w:firstLine="0"/>
      </w:pPr>
      <w:rPr>
        <w:rFonts w:ascii="Arial" w:hAnsi="Arial" w:cs="Arial" w:hint="default"/>
        <w:b/>
        <w:bCs/>
        <w:i w:val="0"/>
        <w:iCs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56" w15:restartNumberingAfterBreak="0">
    <w:nsid w:val="604E5D95"/>
    <w:multiLevelType w:val="hybridMultilevel"/>
    <w:tmpl w:val="E15C0B9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232111"/>
    <w:multiLevelType w:val="hybridMultilevel"/>
    <w:tmpl w:val="672A42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815C41"/>
    <w:multiLevelType w:val="hybridMultilevel"/>
    <w:tmpl w:val="0672A89A"/>
    <w:lvl w:ilvl="0" w:tplc="0809000F">
      <w:start w:val="1"/>
      <w:numFmt w:val="decimal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9" w15:restartNumberingAfterBreak="0">
    <w:nsid w:val="68D04A7E"/>
    <w:multiLevelType w:val="multilevel"/>
    <w:tmpl w:val="701A36D2"/>
    <w:styleLink w:val="WWOutlineListStyle"/>
    <w:lvl w:ilvl="0">
      <w:start w:val="1"/>
      <w:numFmt w:val="decimal"/>
      <w:lvlText w:val="%1"/>
      <w:lvlJc w:val="left"/>
      <w:pPr>
        <w:ind w:left="432" w:hanging="432"/>
      </w:pPr>
      <w:rPr>
        <w:color w:val="FFFFFF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6958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0" w15:restartNumberingAfterBreak="0">
    <w:nsid w:val="69483D8D"/>
    <w:multiLevelType w:val="hybridMultilevel"/>
    <w:tmpl w:val="1A4895AC"/>
    <w:lvl w:ilvl="0" w:tplc="DB06F5A2">
      <w:start w:val="2024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1" w15:restartNumberingAfterBreak="0">
    <w:nsid w:val="6AE819D1"/>
    <w:multiLevelType w:val="hybridMultilevel"/>
    <w:tmpl w:val="4802D62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6C526633"/>
    <w:multiLevelType w:val="hybridMultilevel"/>
    <w:tmpl w:val="6EAA05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CF13919"/>
    <w:multiLevelType w:val="hybridMultilevel"/>
    <w:tmpl w:val="C48CD810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DD149EE"/>
    <w:multiLevelType w:val="hybridMultilevel"/>
    <w:tmpl w:val="C55E1F4E"/>
    <w:lvl w:ilvl="0" w:tplc="EA3EE6A2">
      <w:start w:val="1"/>
      <w:numFmt w:val="bullet"/>
      <w:lvlText w:val="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E0E4CFD"/>
    <w:multiLevelType w:val="hybridMultilevel"/>
    <w:tmpl w:val="BB903462"/>
    <w:lvl w:ilvl="0" w:tplc="042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743788"/>
    <w:multiLevelType w:val="multilevel"/>
    <w:tmpl w:val="DF427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antrastes"/>
      <w:lvlText w:val="%1.%2."/>
      <w:lvlJc w:val="left"/>
      <w:pPr>
        <w:ind w:left="792" w:hanging="432"/>
      </w:pPr>
    </w:lvl>
    <w:lvl w:ilvl="2">
      <w:start w:val="1"/>
      <w:numFmt w:val="decimal"/>
      <w:pStyle w:val="subsubantrastes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pStyle w:val="subsubsubantrastes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7" w15:restartNumberingAfterBreak="0">
    <w:nsid w:val="6EB4441C"/>
    <w:multiLevelType w:val="multilevel"/>
    <w:tmpl w:val="88BC2BE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773B6047"/>
    <w:multiLevelType w:val="multilevel"/>
    <w:tmpl w:val="9DAEA0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77A82D68"/>
    <w:multiLevelType w:val="multilevel"/>
    <w:tmpl w:val="DAF8D474"/>
    <w:lvl w:ilvl="0">
      <w:start w:val="1"/>
      <w:numFmt w:val="decimal"/>
      <w:pStyle w:val="2PASTRAIPOSANTRASTE1LYGIS"/>
      <w:lvlText w:val="%1."/>
      <w:lvlJc w:val="left"/>
      <w:pPr>
        <w:ind w:left="2952" w:hanging="360"/>
      </w:pPr>
    </w:lvl>
    <w:lvl w:ilvl="1">
      <w:start w:val="1"/>
      <w:numFmt w:val="decimal"/>
      <w:lvlText w:val="%1.%2."/>
      <w:lvlJc w:val="left"/>
      <w:pPr>
        <w:ind w:left="3384" w:hanging="432"/>
      </w:pPr>
    </w:lvl>
    <w:lvl w:ilvl="2">
      <w:start w:val="1"/>
      <w:numFmt w:val="decimal"/>
      <w:lvlText w:val="%1.%2.%3."/>
      <w:lvlJc w:val="left"/>
      <w:pPr>
        <w:ind w:left="3816" w:hanging="504"/>
      </w:pPr>
    </w:lvl>
    <w:lvl w:ilvl="3">
      <w:start w:val="1"/>
      <w:numFmt w:val="decimal"/>
      <w:lvlText w:val="%1.%2.%3.%4."/>
      <w:lvlJc w:val="left"/>
      <w:pPr>
        <w:ind w:left="4320" w:hanging="648"/>
      </w:pPr>
    </w:lvl>
    <w:lvl w:ilvl="4">
      <w:start w:val="1"/>
      <w:numFmt w:val="decimal"/>
      <w:lvlText w:val="%1.%2.%3.%4.%5."/>
      <w:lvlJc w:val="left"/>
      <w:pPr>
        <w:ind w:left="4824" w:hanging="792"/>
      </w:pPr>
    </w:lvl>
    <w:lvl w:ilvl="5">
      <w:start w:val="1"/>
      <w:numFmt w:val="decimal"/>
      <w:lvlText w:val="%1.%2.%3.%4.%5.%6."/>
      <w:lvlJc w:val="left"/>
      <w:pPr>
        <w:ind w:left="5328" w:hanging="936"/>
      </w:pPr>
    </w:lvl>
    <w:lvl w:ilvl="6">
      <w:start w:val="1"/>
      <w:numFmt w:val="decimal"/>
      <w:lvlText w:val="%1.%2.%3.%4.%5.%6.%7."/>
      <w:lvlJc w:val="left"/>
      <w:pPr>
        <w:ind w:left="5832" w:hanging="1080"/>
      </w:pPr>
    </w:lvl>
    <w:lvl w:ilvl="7">
      <w:start w:val="1"/>
      <w:numFmt w:val="decimal"/>
      <w:lvlText w:val="%1.%2.%3.%4.%5.%6.%7.%8."/>
      <w:lvlJc w:val="left"/>
      <w:pPr>
        <w:ind w:left="6336" w:hanging="1224"/>
      </w:pPr>
    </w:lvl>
    <w:lvl w:ilvl="8">
      <w:start w:val="1"/>
      <w:numFmt w:val="decimal"/>
      <w:lvlText w:val="%1.%2.%3.%4.%5.%6.%7.%8.%9."/>
      <w:lvlJc w:val="left"/>
      <w:pPr>
        <w:ind w:left="6912" w:hanging="1440"/>
      </w:pPr>
    </w:lvl>
  </w:abstractNum>
  <w:abstractNum w:abstractNumId="70" w15:restartNumberingAfterBreak="0">
    <w:nsid w:val="7AB119F0"/>
    <w:multiLevelType w:val="hybridMultilevel"/>
    <w:tmpl w:val="B9EC2E80"/>
    <w:lvl w:ilvl="0" w:tplc="856E56D8">
      <w:start w:val="1"/>
      <w:numFmt w:val="bullet"/>
      <w:pStyle w:val="Punktai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062098">
    <w:abstractNumId w:val="18"/>
  </w:num>
  <w:num w:numId="2" w16cid:durableId="946503272">
    <w:abstractNumId w:val="30"/>
  </w:num>
  <w:num w:numId="3" w16cid:durableId="414283682">
    <w:abstractNumId w:val="44"/>
  </w:num>
  <w:num w:numId="4" w16cid:durableId="685517423">
    <w:abstractNumId w:val="50"/>
  </w:num>
  <w:num w:numId="5" w16cid:durableId="920604216">
    <w:abstractNumId w:val="59"/>
  </w:num>
  <w:num w:numId="6" w16cid:durableId="354500395">
    <w:abstractNumId w:val="9"/>
  </w:num>
  <w:num w:numId="7" w16cid:durableId="1560701162">
    <w:abstractNumId w:val="7"/>
  </w:num>
  <w:num w:numId="8" w16cid:durableId="1049500490">
    <w:abstractNumId w:val="6"/>
  </w:num>
  <w:num w:numId="9" w16cid:durableId="310182379">
    <w:abstractNumId w:val="5"/>
  </w:num>
  <w:num w:numId="10" w16cid:durableId="727843491">
    <w:abstractNumId w:val="4"/>
  </w:num>
  <w:num w:numId="11" w16cid:durableId="1606814432">
    <w:abstractNumId w:val="8"/>
  </w:num>
  <w:num w:numId="12" w16cid:durableId="1718119554">
    <w:abstractNumId w:val="3"/>
  </w:num>
  <w:num w:numId="13" w16cid:durableId="255672660">
    <w:abstractNumId w:val="2"/>
  </w:num>
  <w:num w:numId="14" w16cid:durableId="1724870033">
    <w:abstractNumId w:val="1"/>
  </w:num>
  <w:num w:numId="15" w16cid:durableId="617225366">
    <w:abstractNumId w:val="0"/>
  </w:num>
  <w:num w:numId="16" w16cid:durableId="2052027372">
    <w:abstractNumId w:val="20"/>
  </w:num>
  <w:num w:numId="17" w16cid:durableId="654995532">
    <w:abstractNumId w:val="55"/>
  </w:num>
  <w:num w:numId="18" w16cid:durableId="1745568866">
    <w:abstractNumId w:val="66"/>
  </w:num>
  <w:num w:numId="19" w16cid:durableId="1140880124">
    <w:abstractNumId w:val="24"/>
  </w:num>
  <w:num w:numId="20" w16cid:durableId="1837262029">
    <w:abstractNumId w:val="69"/>
  </w:num>
  <w:num w:numId="21" w16cid:durableId="1787118240">
    <w:abstractNumId w:val="42"/>
  </w:num>
  <w:num w:numId="22" w16cid:durableId="1255825867">
    <w:abstractNumId w:val="25"/>
  </w:num>
  <w:num w:numId="23" w16cid:durableId="1799836044">
    <w:abstractNumId w:val="52"/>
  </w:num>
  <w:num w:numId="24" w16cid:durableId="52192850">
    <w:abstractNumId w:val="39"/>
  </w:num>
  <w:num w:numId="25" w16cid:durableId="808669365">
    <w:abstractNumId w:val="41"/>
  </w:num>
  <w:num w:numId="26" w16cid:durableId="2054302800">
    <w:abstractNumId w:val="67"/>
  </w:num>
  <w:num w:numId="27" w16cid:durableId="335767598">
    <w:abstractNumId w:val="70"/>
  </w:num>
  <w:num w:numId="28" w16cid:durableId="1101871881">
    <w:abstractNumId w:val="51"/>
  </w:num>
  <w:num w:numId="29" w16cid:durableId="1033111830">
    <w:abstractNumId w:val="35"/>
  </w:num>
  <w:num w:numId="30" w16cid:durableId="368847161">
    <w:abstractNumId w:val="21"/>
  </w:num>
  <w:num w:numId="31" w16cid:durableId="679430545">
    <w:abstractNumId w:val="15"/>
  </w:num>
  <w:num w:numId="32" w16cid:durableId="18818135">
    <w:abstractNumId w:val="57"/>
  </w:num>
  <w:num w:numId="33" w16cid:durableId="1262109188">
    <w:abstractNumId w:val="40"/>
  </w:num>
  <w:num w:numId="34" w16cid:durableId="1300837268">
    <w:abstractNumId w:val="60"/>
  </w:num>
  <w:num w:numId="35" w16cid:durableId="1936359213">
    <w:abstractNumId w:val="32"/>
  </w:num>
  <w:num w:numId="36" w16cid:durableId="887716697">
    <w:abstractNumId w:val="63"/>
  </w:num>
  <w:num w:numId="37" w16cid:durableId="716205358">
    <w:abstractNumId w:val="43"/>
  </w:num>
  <w:num w:numId="38" w16cid:durableId="326401561">
    <w:abstractNumId w:val="49"/>
  </w:num>
  <w:num w:numId="39" w16cid:durableId="1385449852">
    <w:abstractNumId w:val="65"/>
  </w:num>
  <w:num w:numId="40" w16cid:durableId="1333148309">
    <w:abstractNumId w:val="27"/>
  </w:num>
  <w:num w:numId="41" w16cid:durableId="1085492982">
    <w:abstractNumId w:val="64"/>
  </w:num>
  <w:num w:numId="42" w16cid:durableId="212617518">
    <w:abstractNumId w:val="28"/>
  </w:num>
  <w:num w:numId="43" w16cid:durableId="1371800688">
    <w:abstractNumId w:val="58"/>
  </w:num>
  <w:num w:numId="44" w16cid:durableId="424040908">
    <w:abstractNumId w:val="54"/>
  </w:num>
  <w:num w:numId="45" w16cid:durableId="601453456">
    <w:abstractNumId w:val="23"/>
  </w:num>
  <w:num w:numId="46" w16cid:durableId="1493907751">
    <w:abstractNumId w:val="29"/>
  </w:num>
  <w:num w:numId="47" w16cid:durableId="1909807741">
    <w:abstractNumId w:val="26"/>
  </w:num>
  <w:num w:numId="48" w16cid:durableId="298072907">
    <w:abstractNumId w:val="62"/>
  </w:num>
  <w:num w:numId="49" w16cid:durableId="1007489025">
    <w:abstractNumId w:val="12"/>
  </w:num>
  <w:num w:numId="50" w16cid:durableId="2006664075">
    <w:abstractNumId w:val="45"/>
  </w:num>
  <w:num w:numId="51" w16cid:durableId="1058944536">
    <w:abstractNumId w:val="53"/>
  </w:num>
  <w:num w:numId="52" w16cid:durableId="455024538">
    <w:abstractNumId w:val="10"/>
  </w:num>
  <w:num w:numId="53" w16cid:durableId="1693649261">
    <w:abstractNumId w:val="11"/>
  </w:num>
  <w:num w:numId="54" w16cid:durableId="692460538">
    <w:abstractNumId w:val="37"/>
  </w:num>
  <w:num w:numId="55" w16cid:durableId="388502025">
    <w:abstractNumId w:val="14"/>
  </w:num>
  <w:num w:numId="56" w16cid:durableId="727919146">
    <w:abstractNumId w:val="13"/>
  </w:num>
  <w:num w:numId="57" w16cid:durableId="2116361367">
    <w:abstractNumId w:val="38"/>
  </w:num>
  <w:num w:numId="58" w16cid:durableId="881138223">
    <w:abstractNumId w:val="46"/>
  </w:num>
  <w:num w:numId="59" w16cid:durableId="2072146414">
    <w:abstractNumId w:val="47"/>
  </w:num>
  <w:num w:numId="60" w16cid:durableId="824663519">
    <w:abstractNumId w:val="22"/>
  </w:num>
  <w:num w:numId="61" w16cid:durableId="1526551817">
    <w:abstractNumId w:val="68"/>
  </w:num>
  <w:num w:numId="62" w16cid:durableId="1676032135">
    <w:abstractNumId w:val="44"/>
  </w:num>
  <w:num w:numId="63" w16cid:durableId="50725799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1681354972">
    <w:abstractNumId w:val="61"/>
  </w:num>
  <w:num w:numId="65" w16cid:durableId="1168520990">
    <w:abstractNumId w:val="33"/>
  </w:num>
  <w:num w:numId="66" w16cid:durableId="993794760">
    <w:abstractNumId w:val="36"/>
  </w:num>
  <w:num w:numId="67" w16cid:durableId="194465455">
    <w:abstractNumId w:val="17"/>
  </w:num>
  <w:num w:numId="68" w16cid:durableId="1004630011">
    <w:abstractNumId w:val="44"/>
  </w:num>
  <w:num w:numId="69" w16cid:durableId="1270507622">
    <w:abstractNumId w:val="31"/>
  </w:num>
  <w:num w:numId="70" w16cid:durableId="1964998199">
    <w:abstractNumId w:val="56"/>
  </w:num>
  <w:num w:numId="71" w16cid:durableId="1733775444">
    <w:abstractNumId w:val="16"/>
  </w:num>
  <w:num w:numId="72" w16cid:durableId="14377974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2048992373">
    <w:abstractNumId w:val="19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hideSpellingErrors/>
  <w:hideGrammaticalErrors/>
  <w:attachedTemplate r:id="rId1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4C91"/>
    <w:rsid w:val="00000E96"/>
    <w:rsid w:val="000010A6"/>
    <w:rsid w:val="000012A5"/>
    <w:rsid w:val="00001702"/>
    <w:rsid w:val="0000309D"/>
    <w:rsid w:val="00003F85"/>
    <w:rsid w:val="000042A7"/>
    <w:rsid w:val="0000574C"/>
    <w:rsid w:val="0000776F"/>
    <w:rsid w:val="00007BEB"/>
    <w:rsid w:val="0001031F"/>
    <w:rsid w:val="0001089D"/>
    <w:rsid w:val="00014078"/>
    <w:rsid w:val="00014C69"/>
    <w:rsid w:val="00014EE6"/>
    <w:rsid w:val="00015506"/>
    <w:rsid w:val="00015F7D"/>
    <w:rsid w:val="00016614"/>
    <w:rsid w:val="0001697F"/>
    <w:rsid w:val="00017146"/>
    <w:rsid w:val="0001779F"/>
    <w:rsid w:val="00017985"/>
    <w:rsid w:val="00020096"/>
    <w:rsid w:val="00020F28"/>
    <w:rsid w:val="0002126A"/>
    <w:rsid w:val="00021978"/>
    <w:rsid w:val="000223AE"/>
    <w:rsid w:val="00022C7E"/>
    <w:rsid w:val="00022D15"/>
    <w:rsid w:val="000247C0"/>
    <w:rsid w:val="00025C4B"/>
    <w:rsid w:val="0002608B"/>
    <w:rsid w:val="000260A3"/>
    <w:rsid w:val="000267B4"/>
    <w:rsid w:val="00027C8F"/>
    <w:rsid w:val="0003077E"/>
    <w:rsid w:val="00030851"/>
    <w:rsid w:val="0003104A"/>
    <w:rsid w:val="000314B5"/>
    <w:rsid w:val="00031715"/>
    <w:rsid w:val="000322EF"/>
    <w:rsid w:val="00032D92"/>
    <w:rsid w:val="00033816"/>
    <w:rsid w:val="00033D3A"/>
    <w:rsid w:val="00034881"/>
    <w:rsid w:val="00034D08"/>
    <w:rsid w:val="00037489"/>
    <w:rsid w:val="000378F4"/>
    <w:rsid w:val="00040234"/>
    <w:rsid w:val="00040530"/>
    <w:rsid w:val="0004141A"/>
    <w:rsid w:val="00041E58"/>
    <w:rsid w:val="00042FB8"/>
    <w:rsid w:val="0004356D"/>
    <w:rsid w:val="000444D1"/>
    <w:rsid w:val="000458B6"/>
    <w:rsid w:val="00046DED"/>
    <w:rsid w:val="000500DB"/>
    <w:rsid w:val="00050BFF"/>
    <w:rsid w:val="00051C27"/>
    <w:rsid w:val="000524DD"/>
    <w:rsid w:val="00053282"/>
    <w:rsid w:val="00054468"/>
    <w:rsid w:val="00054563"/>
    <w:rsid w:val="000549E2"/>
    <w:rsid w:val="00054C06"/>
    <w:rsid w:val="0005536A"/>
    <w:rsid w:val="0005554D"/>
    <w:rsid w:val="000556BE"/>
    <w:rsid w:val="0005701F"/>
    <w:rsid w:val="0006011A"/>
    <w:rsid w:val="000626F4"/>
    <w:rsid w:val="00062F89"/>
    <w:rsid w:val="0006367E"/>
    <w:rsid w:val="000639F7"/>
    <w:rsid w:val="00063F70"/>
    <w:rsid w:val="00063F7C"/>
    <w:rsid w:val="00065244"/>
    <w:rsid w:val="00067EE8"/>
    <w:rsid w:val="00070568"/>
    <w:rsid w:val="00070F98"/>
    <w:rsid w:val="0007137D"/>
    <w:rsid w:val="00071898"/>
    <w:rsid w:val="000719D9"/>
    <w:rsid w:val="00072C1A"/>
    <w:rsid w:val="0007304C"/>
    <w:rsid w:val="0007453D"/>
    <w:rsid w:val="0007499F"/>
    <w:rsid w:val="0007537B"/>
    <w:rsid w:val="00076080"/>
    <w:rsid w:val="000763F0"/>
    <w:rsid w:val="000765CD"/>
    <w:rsid w:val="0007712F"/>
    <w:rsid w:val="000779A1"/>
    <w:rsid w:val="00080885"/>
    <w:rsid w:val="00082080"/>
    <w:rsid w:val="000820A5"/>
    <w:rsid w:val="0008270D"/>
    <w:rsid w:val="00082F29"/>
    <w:rsid w:val="000848C0"/>
    <w:rsid w:val="00084CA5"/>
    <w:rsid w:val="0008694E"/>
    <w:rsid w:val="0009037B"/>
    <w:rsid w:val="0009274D"/>
    <w:rsid w:val="00092F02"/>
    <w:rsid w:val="00093A9C"/>
    <w:rsid w:val="000940B6"/>
    <w:rsid w:val="00095736"/>
    <w:rsid w:val="0009573B"/>
    <w:rsid w:val="00096017"/>
    <w:rsid w:val="0009647A"/>
    <w:rsid w:val="000966C8"/>
    <w:rsid w:val="000972C4"/>
    <w:rsid w:val="000976D3"/>
    <w:rsid w:val="000979A3"/>
    <w:rsid w:val="000A05B1"/>
    <w:rsid w:val="000A07B4"/>
    <w:rsid w:val="000A0B55"/>
    <w:rsid w:val="000A0D4D"/>
    <w:rsid w:val="000A0DC1"/>
    <w:rsid w:val="000A128A"/>
    <w:rsid w:val="000A1846"/>
    <w:rsid w:val="000A22BC"/>
    <w:rsid w:val="000A26A7"/>
    <w:rsid w:val="000A2D22"/>
    <w:rsid w:val="000A362B"/>
    <w:rsid w:val="000A37EC"/>
    <w:rsid w:val="000A449F"/>
    <w:rsid w:val="000A4699"/>
    <w:rsid w:val="000A5092"/>
    <w:rsid w:val="000A756D"/>
    <w:rsid w:val="000A7AFE"/>
    <w:rsid w:val="000B00BA"/>
    <w:rsid w:val="000B1714"/>
    <w:rsid w:val="000B4B67"/>
    <w:rsid w:val="000B4E81"/>
    <w:rsid w:val="000B52CE"/>
    <w:rsid w:val="000B6FC4"/>
    <w:rsid w:val="000C067D"/>
    <w:rsid w:val="000C09A0"/>
    <w:rsid w:val="000C0D06"/>
    <w:rsid w:val="000C1D2F"/>
    <w:rsid w:val="000C23C7"/>
    <w:rsid w:val="000C2764"/>
    <w:rsid w:val="000C28E2"/>
    <w:rsid w:val="000C2FF3"/>
    <w:rsid w:val="000C4410"/>
    <w:rsid w:val="000C4D53"/>
    <w:rsid w:val="000C65E9"/>
    <w:rsid w:val="000C6E45"/>
    <w:rsid w:val="000C721B"/>
    <w:rsid w:val="000C73FA"/>
    <w:rsid w:val="000D114E"/>
    <w:rsid w:val="000D1779"/>
    <w:rsid w:val="000D1DAD"/>
    <w:rsid w:val="000D2531"/>
    <w:rsid w:val="000D298D"/>
    <w:rsid w:val="000D3321"/>
    <w:rsid w:val="000D384A"/>
    <w:rsid w:val="000D48C8"/>
    <w:rsid w:val="000D4921"/>
    <w:rsid w:val="000D5141"/>
    <w:rsid w:val="000D60CE"/>
    <w:rsid w:val="000D6DA4"/>
    <w:rsid w:val="000D7B32"/>
    <w:rsid w:val="000D7E95"/>
    <w:rsid w:val="000E0FF4"/>
    <w:rsid w:val="000E37C1"/>
    <w:rsid w:val="000E3938"/>
    <w:rsid w:val="000E415B"/>
    <w:rsid w:val="000E4213"/>
    <w:rsid w:val="000E4609"/>
    <w:rsid w:val="000E4FB3"/>
    <w:rsid w:val="000E61CB"/>
    <w:rsid w:val="000E703F"/>
    <w:rsid w:val="000F00F7"/>
    <w:rsid w:val="000F0226"/>
    <w:rsid w:val="000F08E3"/>
    <w:rsid w:val="000F1CE7"/>
    <w:rsid w:val="000F22A4"/>
    <w:rsid w:val="000F2509"/>
    <w:rsid w:val="000F3043"/>
    <w:rsid w:val="000F3DEB"/>
    <w:rsid w:val="000F4781"/>
    <w:rsid w:val="000F56C8"/>
    <w:rsid w:val="000F570C"/>
    <w:rsid w:val="000F572C"/>
    <w:rsid w:val="000F657F"/>
    <w:rsid w:val="000F6B06"/>
    <w:rsid w:val="000F6B25"/>
    <w:rsid w:val="000F6E66"/>
    <w:rsid w:val="000F76F7"/>
    <w:rsid w:val="000F7BD6"/>
    <w:rsid w:val="000F7C0F"/>
    <w:rsid w:val="000F7FF9"/>
    <w:rsid w:val="00100952"/>
    <w:rsid w:val="001010C8"/>
    <w:rsid w:val="00101165"/>
    <w:rsid w:val="001011A9"/>
    <w:rsid w:val="001016A2"/>
    <w:rsid w:val="00101D29"/>
    <w:rsid w:val="00102E7E"/>
    <w:rsid w:val="00103081"/>
    <w:rsid w:val="00103367"/>
    <w:rsid w:val="001038A3"/>
    <w:rsid w:val="00104B2A"/>
    <w:rsid w:val="00104BBA"/>
    <w:rsid w:val="0010573D"/>
    <w:rsid w:val="00105CA7"/>
    <w:rsid w:val="001063AE"/>
    <w:rsid w:val="001063EC"/>
    <w:rsid w:val="00107B8F"/>
    <w:rsid w:val="00107C60"/>
    <w:rsid w:val="00107F65"/>
    <w:rsid w:val="00110BB4"/>
    <w:rsid w:val="0011101A"/>
    <w:rsid w:val="00111BC6"/>
    <w:rsid w:val="00112A73"/>
    <w:rsid w:val="001148F6"/>
    <w:rsid w:val="00114E21"/>
    <w:rsid w:val="00115943"/>
    <w:rsid w:val="00115FDC"/>
    <w:rsid w:val="001161E2"/>
    <w:rsid w:val="00116AD7"/>
    <w:rsid w:val="00116E87"/>
    <w:rsid w:val="00120299"/>
    <w:rsid w:val="00121A55"/>
    <w:rsid w:val="00121BA9"/>
    <w:rsid w:val="00121BCB"/>
    <w:rsid w:val="00122018"/>
    <w:rsid w:val="0012278E"/>
    <w:rsid w:val="00122CFF"/>
    <w:rsid w:val="00122D7B"/>
    <w:rsid w:val="00122E7C"/>
    <w:rsid w:val="001248D2"/>
    <w:rsid w:val="001270C0"/>
    <w:rsid w:val="0012718F"/>
    <w:rsid w:val="0013079B"/>
    <w:rsid w:val="00131F92"/>
    <w:rsid w:val="0013262E"/>
    <w:rsid w:val="00132FCB"/>
    <w:rsid w:val="001338D8"/>
    <w:rsid w:val="001343A3"/>
    <w:rsid w:val="00134613"/>
    <w:rsid w:val="00136F2C"/>
    <w:rsid w:val="00137568"/>
    <w:rsid w:val="00140787"/>
    <w:rsid w:val="00141745"/>
    <w:rsid w:val="00142291"/>
    <w:rsid w:val="00142715"/>
    <w:rsid w:val="00143DFB"/>
    <w:rsid w:val="0014419A"/>
    <w:rsid w:val="00144521"/>
    <w:rsid w:val="00144FD9"/>
    <w:rsid w:val="00145912"/>
    <w:rsid w:val="00145F34"/>
    <w:rsid w:val="00146549"/>
    <w:rsid w:val="00146B62"/>
    <w:rsid w:val="00150409"/>
    <w:rsid w:val="00150D40"/>
    <w:rsid w:val="0015240B"/>
    <w:rsid w:val="001529A2"/>
    <w:rsid w:val="0015306A"/>
    <w:rsid w:val="001530E3"/>
    <w:rsid w:val="0015386E"/>
    <w:rsid w:val="00153B13"/>
    <w:rsid w:val="00153FFF"/>
    <w:rsid w:val="00154668"/>
    <w:rsid w:val="00155570"/>
    <w:rsid w:val="001559B5"/>
    <w:rsid w:val="00155CE7"/>
    <w:rsid w:val="00156270"/>
    <w:rsid w:val="001565A7"/>
    <w:rsid w:val="001566A1"/>
    <w:rsid w:val="00156BF3"/>
    <w:rsid w:val="00156EEB"/>
    <w:rsid w:val="00157008"/>
    <w:rsid w:val="00157D2A"/>
    <w:rsid w:val="00161266"/>
    <w:rsid w:val="00161846"/>
    <w:rsid w:val="00161F30"/>
    <w:rsid w:val="001623A0"/>
    <w:rsid w:val="00163378"/>
    <w:rsid w:val="001633B7"/>
    <w:rsid w:val="00163C37"/>
    <w:rsid w:val="00166786"/>
    <w:rsid w:val="00166D86"/>
    <w:rsid w:val="00170585"/>
    <w:rsid w:val="00170F2B"/>
    <w:rsid w:val="00171A5E"/>
    <w:rsid w:val="0017257C"/>
    <w:rsid w:val="00172855"/>
    <w:rsid w:val="0017327F"/>
    <w:rsid w:val="00174243"/>
    <w:rsid w:val="00174E86"/>
    <w:rsid w:val="00175773"/>
    <w:rsid w:val="00175EFF"/>
    <w:rsid w:val="0017715A"/>
    <w:rsid w:val="00177659"/>
    <w:rsid w:val="00180A15"/>
    <w:rsid w:val="00181204"/>
    <w:rsid w:val="00182EC4"/>
    <w:rsid w:val="00182F0D"/>
    <w:rsid w:val="00183F11"/>
    <w:rsid w:val="00184A67"/>
    <w:rsid w:val="00185036"/>
    <w:rsid w:val="00185E1A"/>
    <w:rsid w:val="001861AE"/>
    <w:rsid w:val="001867D5"/>
    <w:rsid w:val="00186C76"/>
    <w:rsid w:val="001873E4"/>
    <w:rsid w:val="00187E00"/>
    <w:rsid w:val="00190480"/>
    <w:rsid w:val="001908FC"/>
    <w:rsid w:val="00190C73"/>
    <w:rsid w:val="0019113C"/>
    <w:rsid w:val="001919F1"/>
    <w:rsid w:val="00191A07"/>
    <w:rsid w:val="00191E55"/>
    <w:rsid w:val="00192708"/>
    <w:rsid w:val="001934F9"/>
    <w:rsid w:val="00193D40"/>
    <w:rsid w:val="00194D6D"/>
    <w:rsid w:val="00197A90"/>
    <w:rsid w:val="00197EE5"/>
    <w:rsid w:val="001A05AC"/>
    <w:rsid w:val="001A1088"/>
    <w:rsid w:val="001A14F5"/>
    <w:rsid w:val="001A1515"/>
    <w:rsid w:val="001A20BE"/>
    <w:rsid w:val="001A279E"/>
    <w:rsid w:val="001A2882"/>
    <w:rsid w:val="001A29CD"/>
    <w:rsid w:val="001A384F"/>
    <w:rsid w:val="001A39D4"/>
    <w:rsid w:val="001A478A"/>
    <w:rsid w:val="001A649C"/>
    <w:rsid w:val="001A7BBD"/>
    <w:rsid w:val="001B1683"/>
    <w:rsid w:val="001B1ABD"/>
    <w:rsid w:val="001B1BFD"/>
    <w:rsid w:val="001B1C8F"/>
    <w:rsid w:val="001B26AF"/>
    <w:rsid w:val="001B2991"/>
    <w:rsid w:val="001B3400"/>
    <w:rsid w:val="001B3637"/>
    <w:rsid w:val="001B41C6"/>
    <w:rsid w:val="001B420F"/>
    <w:rsid w:val="001B4568"/>
    <w:rsid w:val="001B4C25"/>
    <w:rsid w:val="001B4FCB"/>
    <w:rsid w:val="001B5BA9"/>
    <w:rsid w:val="001B66D3"/>
    <w:rsid w:val="001B73FD"/>
    <w:rsid w:val="001B7B48"/>
    <w:rsid w:val="001B7DFD"/>
    <w:rsid w:val="001C01A5"/>
    <w:rsid w:val="001C104E"/>
    <w:rsid w:val="001C183C"/>
    <w:rsid w:val="001C1936"/>
    <w:rsid w:val="001C2CFA"/>
    <w:rsid w:val="001C374F"/>
    <w:rsid w:val="001C3CAF"/>
    <w:rsid w:val="001C5B83"/>
    <w:rsid w:val="001C5C1B"/>
    <w:rsid w:val="001C5F0E"/>
    <w:rsid w:val="001C6888"/>
    <w:rsid w:val="001C6A99"/>
    <w:rsid w:val="001C77B7"/>
    <w:rsid w:val="001C78F2"/>
    <w:rsid w:val="001D04E0"/>
    <w:rsid w:val="001D102B"/>
    <w:rsid w:val="001D1CB0"/>
    <w:rsid w:val="001D3773"/>
    <w:rsid w:val="001D394F"/>
    <w:rsid w:val="001D3CE3"/>
    <w:rsid w:val="001D4DA7"/>
    <w:rsid w:val="001D5C27"/>
    <w:rsid w:val="001D6757"/>
    <w:rsid w:val="001D6865"/>
    <w:rsid w:val="001D6DAE"/>
    <w:rsid w:val="001D6E04"/>
    <w:rsid w:val="001E0915"/>
    <w:rsid w:val="001E153E"/>
    <w:rsid w:val="001E1C3E"/>
    <w:rsid w:val="001E327D"/>
    <w:rsid w:val="001E3532"/>
    <w:rsid w:val="001E3ABF"/>
    <w:rsid w:val="001E44A6"/>
    <w:rsid w:val="001E46F2"/>
    <w:rsid w:val="001E4F30"/>
    <w:rsid w:val="001E5888"/>
    <w:rsid w:val="001E5BC3"/>
    <w:rsid w:val="001E641E"/>
    <w:rsid w:val="001E7AF6"/>
    <w:rsid w:val="001E7B32"/>
    <w:rsid w:val="001F0DBF"/>
    <w:rsid w:val="001F1AE9"/>
    <w:rsid w:val="001F1FCC"/>
    <w:rsid w:val="001F2E1B"/>
    <w:rsid w:val="001F30BA"/>
    <w:rsid w:val="001F3762"/>
    <w:rsid w:val="001F49B4"/>
    <w:rsid w:val="001F67E7"/>
    <w:rsid w:val="001F70DB"/>
    <w:rsid w:val="001F787D"/>
    <w:rsid w:val="001F78BF"/>
    <w:rsid w:val="002003EF"/>
    <w:rsid w:val="00201A18"/>
    <w:rsid w:val="00202665"/>
    <w:rsid w:val="00205037"/>
    <w:rsid w:val="002051A1"/>
    <w:rsid w:val="002054BA"/>
    <w:rsid w:val="002055A0"/>
    <w:rsid w:val="002055AD"/>
    <w:rsid w:val="00205CBB"/>
    <w:rsid w:val="00205FC0"/>
    <w:rsid w:val="002072C9"/>
    <w:rsid w:val="002076D0"/>
    <w:rsid w:val="0021035F"/>
    <w:rsid w:val="00210632"/>
    <w:rsid w:val="00210789"/>
    <w:rsid w:val="00212A08"/>
    <w:rsid w:val="00212C06"/>
    <w:rsid w:val="002133B6"/>
    <w:rsid w:val="00214164"/>
    <w:rsid w:val="00215453"/>
    <w:rsid w:val="002156A7"/>
    <w:rsid w:val="00215725"/>
    <w:rsid w:val="002171A9"/>
    <w:rsid w:val="002173D6"/>
    <w:rsid w:val="0021743F"/>
    <w:rsid w:val="002178E2"/>
    <w:rsid w:val="00217E3C"/>
    <w:rsid w:val="0022016B"/>
    <w:rsid w:val="00220291"/>
    <w:rsid w:val="00221219"/>
    <w:rsid w:val="0022375F"/>
    <w:rsid w:val="00223884"/>
    <w:rsid w:val="0022399C"/>
    <w:rsid w:val="0022409B"/>
    <w:rsid w:val="002241DA"/>
    <w:rsid w:val="002243A9"/>
    <w:rsid w:val="00226A2A"/>
    <w:rsid w:val="0022711A"/>
    <w:rsid w:val="00227FEF"/>
    <w:rsid w:val="0023065D"/>
    <w:rsid w:val="00230C87"/>
    <w:rsid w:val="00231F41"/>
    <w:rsid w:val="002338FC"/>
    <w:rsid w:val="002340E1"/>
    <w:rsid w:val="002347D5"/>
    <w:rsid w:val="00234CE1"/>
    <w:rsid w:val="002353ED"/>
    <w:rsid w:val="00236866"/>
    <w:rsid w:val="00237005"/>
    <w:rsid w:val="00240623"/>
    <w:rsid w:val="002407F5"/>
    <w:rsid w:val="002412DC"/>
    <w:rsid w:val="0024186E"/>
    <w:rsid w:val="00241A73"/>
    <w:rsid w:val="00242200"/>
    <w:rsid w:val="0024234E"/>
    <w:rsid w:val="00243154"/>
    <w:rsid w:val="002441BB"/>
    <w:rsid w:val="00244E7B"/>
    <w:rsid w:val="00244E8D"/>
    <w:rsid w:val="00245C0E"/>
    <w:rsid w:val="0024617B"/>
    <w:rsid w:val="00246521"/>
    <w:rsid w:val="00246B1A"/>
    <w:rsid w:val="00246D91"/>
    <w:rsid w:val="0024747B"/>
    <w:rsid w:val="0024797E"/>
    <w:rsid w:val="00247B6B"/>
    <w:rsid w:val="00250569"/>
    <w:rsid w:val="00250986"/>
    <w:rsid w:val="00250BAB"/>
    <w:rsid w:val="00251EE2"/>
    <w:rsid w:val="002533D7"/>
    <w:rsid w:val="002533F7"/>
    <w:rsid w:val="00253681"/>
    <w:rsid w:val="0025446F"/>
    <w:rsid w:val="0025478B"/>
    <w:rsid w:val="00255BB1"/>
    <w:rsid w:val="00256A81"/>
    <w:rsid w:val="002574A3"/>
    <w:rsid w:val="002574D7"/>
    <w:rsid w:val="00257596"/>
    <w:rsid w:val="0025779B"/>
    <w:rsid w:val="00260470"/>
    <w:rsid w:val="00260A37"/>
    <w:rsid w:val="00260E8E"/>
    <w:rsid w:val="00261944"/>
    <w:rsid w:val="00261B99"/>
    <w:rsid w:val="002625ED"/>
    <w:rsid w:val="00262614"/>
    <w:rsid w:val="002627CF"/>
    <w:rsid w:val="00262D45"/>
    <w:rsid w:val="00263DA6"/>
    <w:rsid w:val="002650C5"/>
    <w:rsid w:val="002659A7"/>
    <w:rsid w:val="00266801"/>
    <w:rsid w:val="00270B8F"/>
    <w:rsid w:val="002712CE"/>
    <w:rsid w:val="002715A4"/>
    <w:rsid w:val="00271A9C"/>
    <w:rsid w:val="00271D12"/>
    <w:rsid w:val="0027295C"/>
    <w:rsid w:val="00272EDF"/>
    <w:rsid w:val="0027336D"/>
    <w:rsid w:val="00273372"/>
    <w:rsid w:val="0027383B"/>
    <w:rsid w:val="00276270"/>
    <w:rsid w:val="002763C1"/>
    <w:rsid w:val="00276795"/>
    <w:rsid w:val="00276E5A"/>
    <w:rsid w:val="00276EAC"/>
    <w:rsid w:val="00277845"/>
    <w:rsid w:val="00277F37"/>
    <w:rsid w:val="0028141E"/>
    <w:rsid w:val="00281F74"/>
    <w:rsid w:val="00282ADA"/>
    <w:rsid w:val="002834F9"/>
    <w:rsid w:val="002837B2"/>
    <w:rsid w:val="002838C1"/>
    <w:rsid w:val="00284017"/>
    <w:rsid w:val="002844E5"/>
    <w:rsid w:val="00284E00"/>
    <w:rsid w:val="00284E69"/>
    <w:rsid w:val="00285B48"/>
    <w:rsid w:val="002874C4"/>
    <w:rsid w:val="00290F6E"/>
    <w:rsid w:val="00291A6D"/>
    <w:rsid w:val="00292419"/>
    <w:rsid w:val="00292B88"/>
    <w:rsid w:val="00292E3E"/>
    <w:rsid w:val="002945DD"/>
    <w:rsid w:val="00295F50"/>
    <w:rsid w:val="002961F0"/>
    <w:rsid w:val="002966BD"/>
    <w:rsid w:val="00297066"/>
    <w:rsid w:val="002976B7"/>
    <w:rsid w:val="002A010B"/>
    <w:rsid w:val="002A059F"/>
    <w:rsid w:val="002A231A"/>
    <w:rsid w:val="002A27F5"/>
    <w:rsid w:val="002A28B1"/>
    <w:rsid w:val="002A2D3D"/>
    <w:rsid w:val="002A3FFE"/>
    <w:rsid w:val="002A42AA"/>
    <w:rsid w:val="002A478A"/>
    <w:rsid w:val="002A49FE"/>
    <w:rsid w:val="002A4A72"/>
    <w:rsid w:val="002A5042"/>
    <w:rsid w:val="002A5817"/>
    <w:rsid w:val="002A58EB"/>
    <w:rsid w:val="002A5E8C"/>
    <w:rsid w:val="002B00C0"/>
    <w:rsid w:val="002B02E0"/>
    <w:rsid w:val="002B15F6"/>
    <w:rsid w:val="002B1BF4"/>
    <w:rsid w:val="002B2BB3"/>
    <w:rsid w:val="002B2CF4"/>
    <w:rsid w:val="002B40EB"/>
    <w:rsid w:val="002B42A0"/>
    <w:rsid w:val="002B48BE"/>
    <w:rsid w:val="002B6510"/>
    <w:rsid w:val="002B77B7"/>
    <w:rsid w:val="002C00A8"/>
    <w:rsid w:val="002C191B"/>
    <w:rsid w:val="002C3183"/>
    <w:rsid w:val="002C3718"/>
    <w:rsid w:val="002C4B49"/>
    <w:rsid w:val="002C4D22"/>
    <w:rsid w:val="002C5431"/>
    <w:rsid w:val="002C6702"/>
    <w:rsid w:val="002C73F3"/>
    <w:rsid w:val="002C7D84"/>
    <w:rsid w:val="002D066F"/>
    <w:rsid w:val="002D0E23"/>
    <w:rsid w:val="002D142F"/>
    <w:rsid w:val="002D34CA"/>
    <w:rsid w:val="002D3777"/>
    <w:rsid w:val="002D3EE2"/>
    <w:rsid w:val="002D46D5"/>
    <w:rsid w:val="002D5279"/>
    <w:rsid w:val="002D52E0"/>
    <w:rsid w:val="002D5FB7"/>
    <w:rsid w:val="002D6314"/>
    <w:rsid w:val="002D6493"/>
    <w:rsid w:val="002D6D4D"/>
    <w:rsid w:val="002D7659"/>
    <w:rsid w:val="002E105F"/>
    <w:rsid w:val="002E1887"/>
    <w:rsid w:val="002E202B"/>
    <w:rsid w:val="002E26C3"/>
    <w:rsid w:val="002E2956"/>
    <w:rsid w:val="002E2B5C"/>
    <w:rsid w:val="002E34DA"/>
    <w:rsid w:val="002E467E"/>
    <w:rsid w:val="002E568A"/>
    <w:rsid w:val="002E5C4B"/>
    <w:rsid w:val="002E6ACE"/>
    <w:rsid w:val="002F0780"/>
    <w:rsid w:val="002F0E87"/>
    <w:rsid w:val="002F13C3"/>
    <w:rsid w:val="002F18BF"/>
    <w:rsid w:val="002F1E40"/>
    <w:rsid w:val="002F31B8"/>
    <w:rsid w:val="002F3554"/>
    <w:rsid w:val="002F3DB7"/>
    <w:rsid w:val="002F4AB6"/>
    <w:rsid w:val="002F57C8"/>
    <w:rsid w:val="002F7C6F"/>
    <w:rsid w:val="003020B6"/>
    <w:rsid w:val="00302816"/>
    <w:rsid w:val="00303D5B"/>
    <w:rsid w:val="00303F08"/>
    <w:rsid w:val="00304620"/>
    <w:rsid w:val="0030493A"/>
    <w:rsid w:val="00304AA0"/>
    <w:rsid w:val="00304AEC"/>
    <w:rsid w:val="00304BA3"/>
    <w:rsid w:val="00305512"/>
    <w:rsid w:val="0030570E"/>
    <w:rsid w:val="00305965"/>
    <w:rsid w:val="0030667C"/>
    <w:rsid w:val="00306F91"/>
    <w:rsid w:val="00307CAB"/>
    <w:rsid w:val="003102C9"/>
    <w:rsid w:val="0031070E"/>
    <w:rsid w:val="0031110B"/>
    <w:rsid w:val="00311574"/>
    <w:rsid w:val="00311C8D"/>
    <w:rsid w:val="00311CB3"/>
    <w:rsid w:val="003126DF"/>
    <w:rsid w:val="00312BD6"/>
    <w:rsid w:val="0031331B"/>
    <w:rsid w:val="00313603"/>
    <w:rsid w:val="0031434E"/>
    <w:rsid w:val="00315B9B"/>
    <w:rsid w:val="00316014"/>
    <w:rsid w:val="00316247"/>
    <w:rsid w:val="00316566"/>
    <w:rsid w:val="003209AE"/>
    <w:rsid w:val="00320B64"/>
    <w:rsid w:val="0032130B"/>
    <w:rsid w:val="00321789"/>
    <w:rsid w:val="003218D1"/>
    <w:rsid w:val="00322905"/>
    <w:rsid w:val="0032296C"/>
    <w:rsid w:val="00324E68"/>
    <w:rsid w:val="003262F0"/>
    <w:rsid w:val="0033067B"/>
    <w:rsid w:val="00330E8C"/>
    <w:rsid w:val="00331291"/>
    <w:rsid w:val="00331377"/>
    <w:rsid w:val="0033179C"/>
    <w:rsid w:val="00331B37"/>
    <w:rsid w:val="00333CFF"/>
    <w:rsid w:val="00334316"/>
    <w:rsid w:val="00335275"/>
    <w:rsid w:val="0033677D"/>
    <w:rsid w:val="00336984"/>
    <w:rsid w:val="00337E76"/>
    <w:rsid w:val="00340177"/>
    <w:rsid w:val="00340969"/>
    <w:rsid w:val="0034104C"/>
    <w:rsid w:val="00341F59"/>
    <w:rsid w:val="00342858"/>
    <w:rsid w:val="0034393C"/>
    <w:rsid w:val="00346FB2"/>
    <w:rsid w:val="0034782A"/>
    <w:rsid w:val="0035018A"/>
    <w:rsid w:val="00351C1C"/>
    <w:rsid w:val="0035239C"/>
    <w:rsid w:val="00352CE7"/>
    <w:rsid w:val="00353A18"/>
    <w:rsid w:val="003540B7"/>
    <w:rsid w:val="003547BE"/>
    <w:rsid w:val="00354ACA"/>
    <w:rsid w:val="0035544B"/>
    <w:rsid w:val="0035644A"/>
    <w:rsid w:val="003567A6"/>
    <w:rsid w:val="003568B2"/>
    <w:rsid w:val="003568CA"/>
    <w:rsid w:val="00361817"/>
    <w:rsid w:val="00361BF2"/>
    <w:rsid w:val="00362AC4"/>
    <w:rsid w:val="003631C0"/>
    <w:rsid w:val="0036347B"/>
    <w:rsid w:val="00363638"/>
    <w:rsid w:val="0036513B"/>
    <w:rsid w:val="00366042"/>
    <w:rsid w:val="003664A7"/>
    <w:rsid w:val="00366CBD"/>
    <w:rsid w:val="00366CC1"/>
    <w:rsid w:val="00367F08"/>
    <w:rsid w:val="0037007B"/>
    <w:rsid w:val="00371345"/>
    <w:rsid w:val="00371ABE"/>
    <w:rsid w:val="00371C40"/>
    <w:rsid w:val="00371F74"/>
    <w:rsid w:val="00372975"/>
    <w:rsid w:val="003735BB"/>
    <w:rsid w:val="00373D10"/>
    <w:rsid w:val="00375ED7"/>
    <w:rsid w:val="00376115"/>
    <w:rsid w:val="00376D35"/>
    <w:rsid w:val="00377171"/>
    <w:rsid w:val="0037794D"/>
    <w:rsid w:val="003805DF"/>
    <w:rsid w:val="0038355D"/>
    <w:rsid w:val="0038394E"/>
    <w:rsid w:val="003843D0"/>
    <w:rsid w:val="003846EB"/>
    <w:rsid w:val="00384EEC"/>
    <w:rsid w:val="0038507D"/>
    <w:rsid w:val="0038554A"/>
    <w:rsid w:val="003867E5"/>
    <w:rsid w:val="00386D2F"/>
    <w:rsid w:val="00386F17"/>
    <w:rsid w:val="003870CD"/>
    <w:rsid w:val="003903D3"/>
    <w:rsid w:val="00390E69"/>
    <w:rsid w:val="0039161B"/>
    <w:rsid w:val="00391D4F"/>
    <w:rsid w:val="00392780"/>
    <w:rsid w:val="00393516"/>
    <w:rsid w:val="00393F9E"/>
    <w:rsid w:val="003947E7"/>
    <w:rsid w:val="00395DA1"/>
    <w:rsid w:val="00395FDB"/>
    <w:rsid w:val="00396F11"/>
    <w:rsid w:val="003974AD"/>
    <w:rsid w:val="00397590"/>
    <w:rsid w:val="00397DE8"/>
    <w:rsid w:val="003A0111"/>
    <w:rsid w:val="003A1ED0"/>
    <w:rsid w:val="003A20E3"/>
    <w:rsid w:val="003A27C5"/>
    <w:rsid w:val="003A2A44"/>
    <w:rsid w:val="003A3013"/>
    <w:rsid w:val="003A3435"/>
    <w:rsid w:val="003A3C94"/>
    <w:rsid w:val="003A4372"/>
    <w:rsid w:val="003A47A1"/>
    <w:rsid w:val="003A75FC"/>
    <w:rsid w:val="003A7966"/>
    <w:rsid w:val="003B06D0"/>
    <w:rsid w:val="003B0A05"/>
    <w:rsid w:val="003B15EE"/>
    <w:rsid w:val="003B168D"/>
    <w:rsid w:val="003B1892"/>
    <w:rsid w:val="003B21F2"/>
    <w:rsid w:val="003B2B65"/>
    <w:rsid w:val="003B30B9"/>
    <w:rsid w:val="003B3109"/>
    <w:rsid w:val="003B3BB0"/>
    <w:rsid w:val="003B3F18"/>
    <w:rsid w:val="003B3FE1"/>
    <w:rsid w:val="003B4DAA"/>
    <w:rsid w:val="003B652A"/>
    <w:rsid w:val="003B77E8"/>
    <w:rsid w:val="003C0A07"/>
    <w:rsid w:val="003C0B22"/>
    <w:rsid w:val="003C0C76"/>
    <w:rsid w:val="003C29B4"/>
    <w:rsid w:val="003C2CC7"/>
    <w:rsid w:val="003C352D"/>
    <w:rsid w:val="003C3833"/>
    <w:rsid w:val="003C3891"/>
    <w:rsid w:val="003C4904"/>
    <w:rsid w:val="003C4F37"/>
    <w:rsid w:val="003C4F86"/>
    <w:rsid w:val="003C5212"/>
    <w:rsid w:val="003C5E0E"/>
    <w:rsid w:val="003C69C6"/>
    <w:rsid w:val="003C6C81"/>
    <w:rsid w:val="003C6E14"/>
    <w:rsid w:val="003D077F"/>
    <w:rsid w:val="003D12C6"/>
    <w:rsid w:val="003D1F5E"/>
    <w:rsid w:val="003D2C4F"/>
    <w:rsid w:val="003D4704"/>
    <w:rsid w:val="003D4E1A"/>
    <w:rsid w:val="003D6001"/>
    <w:rsid w:val="003D7AB9"/>
    <w:rsid w:val="003D7AC1"/>
    <w:rsid w:val="003D7E0C"/>
    <w:rsid w:val="003E0D67"/>
    <w:rsid w:val="003E0EBC"/>
    <w:rsid w:val="003E16C2"/>
    <w:rsid w:val="003E18DF"/>
    <w:rsid w:val="003E1D59"/>
    <w:rsid w:val="003E1EBE"/>
    <w:rsid w:val="003E30EA"/>
    <w:rsid w:val="003E31A0"/>
    <w:rsid w:val="003E418F"/>
    <w:rsid w:val="003E4479"/>
    <w:rsid w:val="003E520A"/>
    <w:rsid w:val="003E5575"/>
    <w:rsid w:val="003E61C0"/>
    <w:rsid w:val="003E6668"/>
    <w:rsid w:val="003E6C30"/>
    <w:rsid w:val="003E6C48"/>
    <w:rsid w:val="003E712F"/>
    <w:rsid w:val="003E7BBC"/>
    <w:rsid w:val="003F00CC"/>
    <w:rsid w:val="003F0556"/>
    <w:rsid w:val="003F0762"/>
    <w:rsid w:val="003F0962"/>
    <w:rsid w:val="003F0AD7"/>
    <w:rsid w:val="003F1410"/>
    <w:rsid w:val="003F3ED9"/>
    <w:rsid w:val="003F5ACB"/>
    <w:rsid w:val="003F6745"/>
    <w:rsid w:val="003F7450"/>
    <w:rsid w:val="00400576"/>
    <w:rsid w:val="00400D37"/>
    <w:rsid w:val="00400F5D"/>
    <w:rsid w:val="00400FE1"/>
    <w:rsid w:val="00402373"/>
    <w:rsid w:val="00404246"/>
    <w:rsid w:val="00404298"/>
    <w:rsid w:val="00404CF6"/>
    <w:rsid w:val="00404FE1"/>
    <w:rsid w:val="004058A8"/>
    <w:rsid w:val="0040656D"/>
    <w:rsid w:val="00406A15"/>
    <w:rsid w:val="00406E01"/>
    <w:rsid w:val="004070FA"/>
    <w:rsid w:val="0041002A"/>
    <w:rsid w:val="00411476"/>
    <w:rsid w:val="00412D57"/>
    <w:rsid w:val="0041306B"/>
    <w:rsid w:val="00413670"/>
    <w:rsid w:val="004140C1"/>
    <w:rsid w:val="004146B6"/>
    <w:rsid w:val="00414DE8"/>
    <w:rsid w:val="00416266"/>
    <w:rsid w:val="00416D8C"/>
    <w:rsid w:val="004174BB"/>
    <w:rsid w:val="00420060"/>
    <w:rsid w:val="004237DF"/>
    <w:rsid w:val="004239BE"/>
    <w:rsid w:val="00425AB5"/>
    <w:rsid w:val="00426273"/>
    <w:rsid w:val="004264F7"/>
    <w:rsid w:val="00426AA8"/>
    <w:rsid w:val="00426D44"/>
    <w:rsid w:val="0042743C"/>
    <w:rsid w:val="00427A3B"/>
    <w:rsid w:val="00430BC7"/>
    <w:rsid w:val="00432ACD"/>
    <w:rsid w:val="00432E41"/>
    <w:rsid w:val="00432EDE"/>
    <w:rsid w:val="0043344D"/>
    <w:rsid w:val="00433555"/>
    <w:rsid w:val="00435E0C"/>
    <w:rsid w:val="00436676"/>
    <w:rsid w:val="00436A33"/>
    <w:rsid w:val="00436E97"/>
    <w:rsid w:val="00436F69"/>
    <w:rsid w:val="004375F0"/>
    <w:rsid w:val="0043796F"/>
    <w:rsid w:val="00437C2F"/>
    <w:rsid w:val="0044072C"/>
    <w:rsid w:val="004414B4"/>
    <w:rsid w:val="004425FB"/>
    <w:rsid w:val="004443DB"/>
    <w:rsid w:val="0044457D"/>
    <w:rsid w:val="0044461E"/>
    <w:rsid w:val="004448A8"/>
    <w:rsid w:val="00444DA5"/>
    <w:rsid w:val="00444EA4"/>
    <w:rsid w:val="0044519B"/>
    <w:rsid w:val="00445A4E"/>
    <w:rsid w:val="004469AB"/>
    <w:rsid w:val="00446F61"/>
    <w:rsid w:val="004471DE"/>
    <w:rsid w:val="004523E5"/>
    <w:rsid w:val="004526E1"/>
    <w:rsid w:val="00453598"/>
    <w:rsid w:val="004541F5"/>
    <w:rsid w:val="00454305"/>
    <w:rsid w:val="00454BE9"/>
    <w:rsid w:val="00454C75"/>
    <w:rsid w:val="00457089"/>
    <w:rsid w:val="00457977"/>
    <w:rsid w:val="004579A5"/>
    <w:rsid w:val="00460257"/>
    <w:rsid w:val="004606F1"/>
    <w:rsid w:val="004610A5"/>
    <w:rsid w:val="0046133E"/>
    <w:rsid w:val="0046187D"/>
    <w:rsid w:val="00461DFD"/>
    <w:rsid w:val="00463DCD"/>
    <w:rsid w:val="00464821"/>
    <w:rsid w:val="004651E4"/>
    <w:rsid w:val="0046592B"/>
    <w:rsid w:val="00465C29"/>
    <w:rsid w:val="00465DC5"/>
    <w:rsid w:val="00465DEF"/>
    <w:rsid w:val="004702CB"/>
    <w:rsid w:val="004705EA"/>
    <w:rsid w:val="00471258"/>
    <w:rsid w:val="004713D8"/>
    <w:rsid w:val="004722BC"/>
    <w:rsid w:val="00472CB1"/>
    <w:rsid w:val="00473797"/>
    <w:rsid w:val="00474CAC"/>
    <w:rsid w:val="0047518B"/>
    <w:rsid w:val="00475962"/>
    <w:rsid w:val="004761CE"/>
    <w:rsid w:val="00476D5B"/>
    <w:rsid w:val="00477C23"/>
    <w:rsid w:val="004803E6"/>
    <w:rsid w:val="00480934"/>
    <w:rsid w:val="00480A63"/>
    <w:rsid w:val="004811EC"/>
    <w:rsid w:val="00481989"/>
    <w:rsid w:val="00482449"/>
    <w:rsid w:val="00484FC2"/>
    <w:rsid w:val="004853E1"/>
    <w:rsid w:val="00485B8D"/>
    <w:rsid w:val="004861B1"/>
    <w:rsid w:val="0048631B"/>
    <w:rsid w:val="0048694E"/>
    <w:rsid w:val="00486B11"/>
    <w:rsid w:val="00487000"/>
    <w:rsid w:val="00487712"/>
    <w:rsid w:val="00487AEA"/>
    <w:rsid w:val="00491CB7"/>
    <w:rsid w:val="00491DD0"/>
    <w:rsid w:val="0049244A"/>
    <w:rsid w:val="00492452"/>
    <w:rsid w:val="004926AC"/>
    <w:rsid w:val="00492DE0"/>
    <w:rsid w:val="0049304C"/>
    <w:rsid w:val="0049307A"/>
    <w:rsid w:val="00493833"/>
    <w:rsid w:val="004946B9"/>
    <w:rsid w:val="00495014"/>
    <w:rsid w:val="0049515D"/>
    <w:rsid w:val="00496838"/>
    <w:rsid w:val="00497491"/>
    <w:rsid w:val="004A0DFD"/>
    <w:rsid w:val="004A22D8"/>
    <w:rsid w:val="004A26F1"/>
    <w:rsid w:val="004A31C0"/>
    <w:rsid w:val="004A37DC"/>
    <w:rsid w:val="004A3C75"/>
    <w:rsid w:val="004A44E6"/>
    <w:rsid w:val="004A5A7D"/>
    <w:rsid w:val="004A5FE0"/>
    <w:rsid w:val="004A61D2"/>
    <w:rsid w:val="004A6AFB"/>
    <w:rsid w:val="004A7011"/>
    <w:rsid w:val="004A72A7"/>
    <w:rsid w:val="004A781E"/>
    <w:rsid w:val="004A7FD5"/>
    <w:rsid w:val="004B1AAF"/>
    <w:rsid w:val="004B1DE9"/>
    <w:rsid w:val="004B2477"/>
    <w:rsid w:val="004B24BA"/>
    <w:rsid w:val="004B3EC3"/>
    <w:rsid w:val="004B3F54"/>
    <w:rsid w:val="004B4033"/>
    <w:rsid w:val="004B4436"/>
    <w:rsid w:val="004B517B"/>
    <w:rsid w:val="004B7689"/>
    <w:rsid w:val="004B7FB9"/>
    <w:rsid w:val="004C06FB"/>
    <w:rsid w:val="004C0F88"/>
    <w:rsid w:val="004C1A40"/>
    <w:rsid w:val="004C2117"/>
    <w:rsid w:val="004C3F87"/>
    <w:rsid w:val="004C5008"/>
    <w:rsid w:val="004C5153"/>
    <w:rsid w:val="004C6A15"/>
    <w:rsid w:val="004C6CB5"/>
    <w:rsid w:val="004C71F8"/>
    <w:rsid w:val="004C7535"/>
    <w:rsid w:val="004C7670"/>
    <w:rsid w:val="004D06F0"/>
    <w:rsid w:val="004D1B07"/>
    <w:rsid w:val="004D2DE3"/>
    <w:rsid w:val="004D3878"/>
    <w:rsid w:val="004D5873"/>
    <w:rsid w:val="004D5C54"/>
    <w:rsid w:val="004D5CA4"/>
    <w:rsid w:val="004D5E8E"/>
    <w:rsid w:val="004D70EF"/>
    <w:rsid w:val="004E04ED"/>
    <w:rsid w:val="004E0A4C"/>
    <w:rsid w:val="004E13F5"/>
    <w:rsid w:val="004E1A3F"/>
    <w:rsid w:val="004E1ACC"/>
    <w:rsid w:val="004E1F3A"/>
    <w:rsid w:val="004E1FBF"/>
    <w:rsid w:val="004E260F"/>
    <w:rsid w:val="004E48DB"/>
    <w:rsid w:val="004E4F9F"/>
    <w:rsid w:val="004E59E5"/>
    <w:rsid w:val="004E5F22"/>
    <w:rsid w:val="004E67F8"/>
    <w:rsid w:val="004E702A"/>
    <w:rsid w:val="004E738C"/>
    <w:rsid w:val="004E7910"/>
    <w:rsid w:val="004F1531"/>
    <w:rsid w:val="004F1EDF"/>
    <w:rsid w:val="004F2027"/>
    <w:rsid w:val="004F2829"/>
    <w:rsid w:val="004F2923"/>
    <w:rsid w:val="004F3050"/>
    <w:rsid w:val="004F343B"/>
    <w:rsid w:val="004F4307"/>
    <w:rsid w:val="004F51BD"/>
    <w:rsid w:val="004F59B9"/>
    <w:rsid w:val="00500231"/>
    <w:rsid w:val="005002A0"/>
    <w:rsid w:val="00500D16"/>
    <w:rsid w:val="00500E42"/>
    <w:rsid w:val="00502DBF"/>
    <w:rsid w:val="00503C64"/>
    <w:rsid w:val="0050474C"/>
    <w:rsid w:val="00504998"/>
    <w:rsid w:val="00505401"/>
    <w:rsid w:val="00506715"/>
    <w:rsid w:val="00507F69"/>
    <w:rsid w:val="0051004E"/>
    <w:rsid w:val="0051050F"/>
    <w:rsid w:val="00510FA5"/>
    <w:rsid w:val="005119CD"/>
    <w:rsid w:val="005123C6"/>
    <w:rsid w:val="0051243F"/>
    <w:rsid w:val="00513CEB"/>
    <w:rsid w:val="00513EC1"/>
    <w:rsid w:val="0051441B"/>
    <w:rsid w:val="00514CDB"/>
    <w:rsid w:val="00515364"/>
    <w:rsid w:val="00515A1A"/>
    <w:rsid w:val="00516E14"/>
    <w:rsid w:val="00517E33"/>
    <w:rsid w:val="00520495"/>
    <w:rsid w:val="00520661"/>
    <w:rsid w:val="00521C1E"/>
    <w:rsid w:val="00521F7B"/>
    <w:rsid w:val="00522762"/>
    <w:rsid w:val="005227DD"/>
    <w:rsid w:val="00523012"/>
    <w:rsid w:val="00523927"/>
    <w:rsid w:val="0052392D"/>
    <w:rsid w:val="00524133"/>
    <w:rsid w:val="00524192"/>
    <w:rsid w:val="00524A53"/>
    <w:rsid w:val="00524E1B"/>
    <w:rsid w:val="00526519"/>
    <w:rsid w:val="0052672D"/>
    <w:rsid w:val="00526CB2"/>
    <w:rsid w:val="005273B3"/>
    <w:rsid w:val="00530173"/>
    <w:rsid w:val="00530921"/>
    <w:rsid w:val="00531675"/>
    <w:rsid w:val="00531B81"/>
    <w:rsid w:val="00532E65"/>
    <w:rsid w:val="00533299"/>
    <w:rsid w:val="00533A80"/>
    <w:rsid w:val="005346AB"/>
    <w:rsid w:val="005349C3"/>
    <w:rsid w:val="00535D27"/>
    <w:rsid w:val="005361ED"/>
    <w:rsid w:val="0053654C"/>
    <w:rsid w:val="00536804"/>
    <w:rsid w:val="00537BA1"/>
    <w:rsid w:val="00537E0C"/>
    <w:rsid w:val="0054057D"/>
    <w:rsid w:val="0054062B"/>
    <w:rsid w:val="00540DBB"/>
    <w:rsid w:val="00540F03"/>
    <w:rsid w:val="0054151F"/>
    <w:rsid w:val="00541CF5"/>
    <w:rsid w:val="005422C9"/>
    <w:rsid w:val="00542DE7"/>
    <w:rsid w:val="005438E8"/>
    <w:rsid w:val="005445E9"/>
    <w:rsid w:val="00544B39"/>
    <w:rsid w:val="00546805"/>
    <w:rsid w:val="00547EA9"/>
    <w:rsid w:val="0055096E"/>
    <w:rsid w:val="005522F0"/>
    <w:rsid w:val="0055353B"/>
    <w:rsid w:val="00554AEC"/>
    <w:rsid w:val="005574BD"/>
    <w:rsid w:val="00560F69"/>
    <w:rsid w:val="0056162A"/>
    <w:rsid w:val="0056165B"/>
    <w:rsid w:val="005616D1"/>
    <w:rsid w:val="005620B8"/>
    <w:rsid w:val="0056282C"/>
    <w:rsid w:val="00562FCB"/>
    <w:rsid w:val="00563502"/>
    <w:rsid w:val="0056352E"/>
    <w:rsid w:val="00563580"/>
    <w:rsid w:val="00563712"/>
    <w:rsid w:val="005637EC"/>
    <w:rsid w:val="00563EED"/>
    <w:rsid w:val="00564300"/>
    <w:rsid w:val="005644C6"/>
    <w:rsid w:val="0056533F"/>
    <w:rsid w:val="00565627"/>
    <w:rsid w:val="00565F34"/>
    <w:rsid w:val="00566263"/>
    <w:rsid w:val="00566AA0"/>
    <w:rsid w:val="00567AF0"/>
    <w:rsid w:val="00570E26"/>
    <w:rsid w:val="00572FCF"/>
    <w:rsid w:val="00573791"/>
    <w:rsid w:val="00574C30"/>
    <w:rsid w:val="005752BA"/>
    <w:rsid w:val="00576A64"/>
    <w:rsid w:val="005779D0"/>
    <w:rsid w:val="005802A3"/>
    <w:rsid w:val="005819DB"/>
    <w:rsid w:val="00581C83"/>
    <w:rsid w:val="005826C8"/>
    <w:rsid w:val="00582A08"/>
    <w:rsid w:val="00585B07"/>
    <w:rsid w:val="00586113"/>
    <w:rsid w:val="0058750C"/>
    <w:rsid w:val="0059137C"/>
    <w:rsid w:val="005926F4"/>
    <w:rsid w:val="00592808"/>
    <w:rsid w:val="005928F7"/>
    <w:rsid w:val="00592C66"/>
    <w:rsid w:val="005936EC"/>
    <w:rsid w:val="005937A8"/>
    <w:rsid w:val="00593817"/>
    <w:rsid w:val="00593F6C"/>
    <w:rsid w:val="00594FF1"/>
    <w:rsid w:val="00595188"/>
    <w:rsid w:val="0059590F"/>
    <w:rsid w:val="005960C3"/>
    <w:rsid w:val="00597837"/>
    <w:rsid w:val="00597F80"/>
    <w:rsid w:val="005A06F8"/>
    <w:rsid w:val="005A0C7A"/>
    <w:rsid w:val="005A1460"/>
    <w:rsid w:val="005A15CA"/>
    <w:rsid w:val="005A1B4F"/>
    <w:rsid w:val="005A2E73"/>
    <w:rsid w:val="005A4396"/>
    <w:rsid w:val="005A5915"/>
    <w:rsid w:val="005A629B"/>
    <w:rsid w:val="005A6510"/>
    <w:rsid w:val="005A7785"/>
    <w:rsid w:val="005B065C"/>
    <w:rsid w:val="005B0A6A"/>
    <w:rsid w:val="005B1053"/>
    <w:rsid w:val="005B1B84"/>
    <w:rsid w:val="005B2308"/>
    <w:rsid w:val="005B3B37"/>
    <w:rsid w:val="005B3E10"/>
    <w:rsid w:val="005B4211"/>
    <w:rsid w:val="005B4288"/>
    <w:rsid w:val="005B4FF6"/>
    <w:rsid w:val="005B55EC"/>
    <w:rsid w:val="005B75AA"/>
    <w:rsid w:val="005B7C37"/>
    <w:rsid w:val="005B7CFE"/>
    <w:rsid w:val="005C0DE8"/>
    <w:rsid w:val="005C0F79"/>
    <w:rsid w:val="005C1249"/>
    <w:rsid w:val="005C20A9"/>
    <w:rsid w:val="005C226B"/>
    <w:rsid w:val="005C2AD1"/>
    <w:rsid w:val="005C4EFB"/>
    <w:rsid w:val="005C590E"/>
    <w:rsid w:val="005C6F99"/>
    <w:rsid w:val="005C7D11"/>
    <w:rsid w:val="005D09C8"/>
    <w:rsid w:val="005D0AC3"/>
    <w:rsid w:val="005D0BDE"/>
    <w:rsid w:val="005D321F"/>
    <w:rsid w:val="005D33B2"/>
    <w:rsid w:val="005D441D"/>
    <w:rsid w:val="005D5076"/>
    <w:rsid w:val="005D5CC5"/>
    <w:rsid w:val="005D5D8B"/>
    <w:rsid w:val="005D6548"/>
    <w:rsid w:val="005D69CB"/>
    <w:rsid w:val="005D6A62"/>
    <w:rsid w:val="005D787A"/>
    <w:rsid w:val="005D7DC9"/>
    <w:rsid w:val="005E00FC"/>
    <w:rsid w:val="005E01BC"/>
    <w:rsid w:val="005E06B7"/>
    <w:rsid w:val="005E1215"/>
    <w:rsid w:val="005E129F"/>
    <w:rsid w:val="005E18D8"/>
    <w:rsid w:val="005E19C2"/>
    <w:rsid w:val="005E2370"/>
    <w:rsid w:val="005E294B"/>
    <w:rsid w:val="005E34A6"/>
    <w:rsid w:val="005E3FCA"/>
    <w:rsid w:val="005E431D"/>
    <w:rsid w:val="005E4A2B"/>
    <w:rsid w:val="005E4B57"/>
    <w:rsid w:val="005E5171"/>
    <w:rsid w:val="005E6BE5"/>
    <w:rsid w:val="005E6C97"/>
    <w:rsid w:val="005F032E"/>
    <w:rsid w:val="005F1772"/>
    <w:rsid w:val="005F1ED3"/>
    <w:rsid w:val="005F2259"/>
    <w:rsid w:val="005F2A17"/>
    <w:rsid w:val="005F4D59"/>
    <w:rsid w:val="005F5E19"/>
    <w:rsid w:val="005F6F18"/>
    <w:rsid w:val="005F7859"/>
    <w:rsid w:val="00601704"/>
    <w:rsid w:val="00601E4F"/>
    <w:rsid w:val="006034A6"/>
    <w:rsid w:val="00603F4A"/>
    <w:rsid w:val="006066DC"/>
    <w:rsid w:val="00606739"/>
    <w:rsid w:val="00607D18"/>
    <w:rsid w:val="006105E6"/>
    <w:rsid w:val="00610E09"/>
    <w:rsid w:val="00611827"/>
    <w:rsid w:val="00612F5C"/>
    <w:rsid w:val="00613E13"/>
    <w:rsid w:val="006143C8"/>
    <w:rsid w:val="00614548"/>
    <w:rsid w:val="00615CB9"/>
    <w:rsid w:val="00616161"/>
    <w:rsid w:val="006162AB"/>
    <w:rsid w:val="00616BDF"/>
    <w:rsid w:val="00617254"/>
    <w:rsid w:val="006173D9"/>
    <w:rsid w:val="00617CAC"/>
    <w:rsid w:val="00617D7D"/>
    <w:rsid w:val="00620436"/>
    <w:rsid w:val="00620524"/>
    <w:rsid w:val="00621B2D"/>
    <w:rsid w:val="00621C31"/>
    <w:rsid w:val="00622527"/>
    <w:rsid w:val="006234D5"/>
    <w:rsid w:val="00623E1A"/>
    <w:rsid w:val="00623EFA"/>
    <w:rsid w:val="00624165"/>
    <w:rsid w:val="00624714"/>
    <w:rsid w:val="00625CAB"/>
    <w:rsid w:val="006260DD"/>
    <w:rsid w:val="00627205"/>
    <w:rsid w:val="00630D79"/>
    <w:rsid w:val="00632349"/>
    <w:rsid w:val="006327BF"/>
    <w:rsid w:val="00633A52"/>
    <w:rsid w:val="00633CA3"/>
    <w:rsid w:val="00633D13"/>
    <w:rsid w:val="0063487D"/>
    <w:rsid w:val="00635062"/>
    <w:rsid w:val="006353C2"/>
    <w:rsid w:val="00635DCE"/>
    <w:rsid w:val="0063609C"/>
    <w:rsid w:val="0063619B"/>
    <w:rsid w:val="00636D8E"/>
    <w:rsid w:val="00636DB3"/>
    <w:rsid w:val="00637FA2"/>
    <w:rsid w:val="00640AE4"/>
    <w:rsid w:val="006411DE"/>
    <w:rsid w:val="006419FA"/>
    <w:rsid w:val="0064473D"/>
    <w:rsid w:val="00644BD4"/>
    <w:rsid w:val="00644F08"/>
    <w:rsid w:val="00645FCA"/>
    <w:rsid w:val="0064691F"/>
    <w:rsid w:val="006472F8"/>
    <w:rsid w:val="00650A63"/>
    <w:rsid w:val="0065174B"/>
    <w:rsid w:val="006517BC"/>
    <w:rsid w:val="00651948"/>
    <w:rsid w:val="00652D1F"/>
    <w:rsid w:val="00652ECF"/>
    <w:rsid w:val="006536A1"/>
    <w:rsid w:val="006538F6"/>
    <w:rsid w:val="00654BB1"/>
    <w:rsid w:val="00655AA9"/>
    <w:rsid w:val="006577BD"/>
    <w:rsid w:val="00661105"/>
    <w:rsid w:val="0066262F"/>
    <w:rsid w:val="00664254"/>
    <w:rsid w:val="006656EA"/>
    <w:rsid w:val="006666AF"/>
    <w:rsid w:val="00666BB2"/>
    <w:rsid w:val="00666DE5"/>
    <w:rsid w:val="00666EF9"/>
    <w:rsid w:val="00666FB1"/>
    <w:rsid w:val="006677F4"/>
    <w:rsid w:val="0067011F"/>
    <w:rsid w:val="006714FA"/>
    <w:rsid w:val="006714FF"/>
    <w:rsid w:val="006728AB"/>
    <w:rsid w:val="00672BF6"/>
    <w:rsid w:val="00673261"/>
    <w:rsid w:val="00675073"/>
    <w:rsid w:val="00675989"/>
    <w:rsid w:val="00676714"/>
    <w:rsid w:val="00680421"/>
    <w:rsid w:val="00680BB3"/>
    <w:rsid w:val="006811BD"/>
    <w:rsid w:val="006812A4"/>
    <w:rsid w:val="006815FA"/>
    <w:rsid w:val="0068166A"/>
    <w:rsid w:val="00681B7A"/>
    <w:rsid w:val="00681F65"/>
    <w:rsid w:val="0068240F"/>
    <w:rsid w:val="00683570"/>
    <w:rsid w:val="00687542"/>
    <w:rsid w:val="0068777F"/>
    <w:rsid w:val="00690652"/>
    <w:rsid w:val="00690BDC"/>
    <w:rsid w:val="0069211C"/>
    <w:rsid w:val="00692903"/>
    <w:rsid w:val="006933D8"/>
    <w:rsid w:val="00693CD4"/>
    <w:rsid w:val="006947AE"/>
    <w:rsid w:val="006948D3"/>
    <w:rsid w:val="00695842"/>
    <w:rsid w:val="00696113"/>
    <w:rsid w:val="00697BF4"/>
    <w:rsid w:val="006A050B"/>
    <w:rsid w:val="006A066C"/>
    <w:rsid w:val="006A08B7"/>
    <w:rsid w:val="006A0BF1"/>
    <w:rsid w:val="006A10CC"/>
    <w:rsid w:val="006A140F"/>
    <w:rsid w:val="006A15D7"/>
    <w:rsid w:val="006A1F7F"/>
    <w:rsid w:val="006A2793"/>
    <w:rsid w:val="006A40A3"/>
    <w:rsid w:val="006A4EB5"/>
    <w:rsid w:val="006A5032"/>
    <w:rsid w:val="006A588F"/>
    <w:rsid w:val="006A6CB9"/>
    <w:rsid w:val="006B041D"/>
    <w:rsid w:val="006B0519"/>
    <w:rsid w:val="006B2492"/>
    <w:rsid w:val="006B2897"/>
    <w:rsid w:val="006B2935"/>
    <w:rsid w:val="006B4584"/>
    <w:rsid w:val="006B5D37"/>
    <w:rsid w:val="006B72DB"/>
    <w:rsid w:val="006B7E9F"/>
    <w:rsid w:val="006C02DB"/>
    <w:rsid w:val="006C067F"/>
    <w:rsid w:val="006C274F"/>
    <w:rsid w:val="006C3997"/>
    <w:rsid w:val="006C412B"/>
    <w:rsid w:val="006C415F"/>
    <w:rsid w:val="006C442A"/>
    <w:rsid w:val="006C4501"/>
    <w:rsid w:val="006C4B9C"/>
    <w:rsid w:val="006C506D"/>
    <w:rsid w:val="006C6B3A"/>
    <w:rsid w:val="006C6C99"/>
    <w:rsid w:val="006C7F59"/>
    <w:rsid w:val="006D0E65"/>
    <w:rsid w:val="006D1C3A"/>
    <w:rsid w:val="006D2155"/>
    <w:rsid w:val="006D2204"/>
    <w:rsid w:val="006D552F"/>
    <w:rsid w:val="006D5AD2"/>
    <w:rsid w:val="006D767E"/>
    <w:rsid w:val="006E0D8F"/>
    <w:rsid w:val="006E200E"/>
    <w:rsid w:val="006E2747"/>
    <w:rsid w:val="006E3541"/>
    <w:rsid w:val="006E3B35"/>
    <w:rsid w:val="006E41CB"/>
    <w:rsid w:val="006E65DF"/>
    <w:rsid w:val="006E677E"/>
    <w:rsid w:val="006F044D"/>
    <w:rsid w:val="006F0F70"/>
    <w:rsid w:val="006F10BB"/>
    <w:rsid w:val="006F10EA"/>
    <w:rsid w:val="006F11A0"/>
    <w:rsid w:val="006F2A33"/>
    <w:rsid w:val="006F2CF1"/>
    <w:rsid w:val="006F3789"/>
    <w:rsid w:val="006F37A4"/>
    <w:rsid w:val="006F5059"/>
    <w:rsid w:val="006F50D2"/>
    <w:rsid w:val="006F73CC"/>
    <w:rsid w:val="006F757C"/>
    <w:rsid w:val="00700CE2"/>
    <w:rsid w:val="00701123"/>
    <w:rsid w:val="00702C84"/>
    <w:rsid w:val="00703FC3"/>
    <w:rsid w:val="00704A54"/>
    <w:rsid w:val="00704E00"/>
    <w:rsid w:val="00706C56"/>
    <w:rsid w:val="00707AF9"/>
    <w:rsid w:val="00707E35"/>
    <w:rsid w:val="00710E95"/>
    <w:rsid w:val="00711153"/>
    <w:rsid w:val="0071139F"/>
    <w:rsid w:val="007114CD"/>
    <w:rsid w:val="00711882"/>
    <w:rsid w:val="0071247F"/>
    <w:rsid w:val="00712875"/>
    <w:rsid w:val="00713D21"/>
    <w:rsid w:val="00714B81"/>
    <w:rsid w:val="00715F55"/>
    <w:rsid w:val="00716257"/>
    <w:rsid w:val="007174BF"/>
    <w:rsid w:val="00717654"/>
    <w:rsid w:val="00717A69"/>
    <w:rsid w:val="007201D4"/>
    <w:rsid w:val="00721796"/>
    <w:rsid w:val="00721D55"/>
    <w:rsid w:val="0072289E"/>
    <w:rsid w:val="00722E1C"/>
    <w:rsid w:val="00723160"/>
    <w:rsid w:val="0072375D"/>
    <w:rsid w:val="00723BD4"/>
    <w:rsid w:val="00723E76"/>
    <w:rsid w:val="00724CBE"/>
    <w:rsid w:val="00725CC6"/>
    <w:rsid w:val="007301AF"/>
    <w:rsid w:val="00730513"/>
    <w:rsid w:val="0073059D"/>
    <w:rsid w:val="007306F4"/>
    <w:rsid w:val="00730862"/>
    <w:rsid w:val="00730C22"/>
    <w:rsid w:val="00731741"/>
    <w:rsid w:val="00731D68"/>
    <w:rsid w:val="007324BD"/>
    <w:rsid w:val="00732671"/>
    <w:rsid w:val="00732B23"/>
    <w:rsid w:val="007339FD"/>
    <w:rsid w:val="00733C22"/>
    <w:rsid w:val="00734A3B"/>
    <w:rsid w:val="00734A7D"/>
    <w:rsid w:val="007359D7"/>
    <w:rsid w:val="00735C47"/>
    <w:rsid w:val="007362A7"/>
    <w:rsid w:val="007363BA"/>
    <w:rsid w:val="00736B08"/>
    <w:rsid w:val="0073758D"/>
    <w:rsid w:val="0073785C"/>
    <w:rsid w:val="00741C38"/>
    <w:rsid w:val="00742028"/>
    <w:rsid w:val="00743501"/>
    <w:rsid w:val="00743659"/>
    <w:rsid w:val="007442DD"/>
    <w:rsid w:val="007468C4"/>
    <w:rsid w:val="0074693C"/>
    <w:rsid w:val="007479F4"/>
    <w:rsid w:val="00751EC3"/>
    <w:rsid w:val="00752218"/>
    <w:rsid w:val="00752855"/>
    <w:rsid w:val="0075387C"/>
    <w:rsid w:val="00754BC8"/>
    <w:rsid w:val="007560DD"/>
    <w:rsid w:val="0075698F"/>
    <w:rsid w:val="0075729E"/>
    <w:rsid w:val="0075783C"/>
    <w:rsid w:val="00760638"/>
    <w:rsid w:val="00761156"/>
    <w:rsid w:val="0076116F"/>
    <w:rsid w:val="00761F63"/>
    <w:rsid w:val="00762705"/>
    <w:rsid w:val="0076278D"/>
    <w:rsid w:val="007636E0"/>
    <w:rsid w:val="0076386A"/>
    <w:rsid w:val="00763C60"/>
    <w:rsid w:val="007650B8"/>
    <w:rsid w:val="00765ABF"/>
    <w:rsid w:val="00765C82"/>
    <w:rsid w:val="0076614B"/>
    <w:rsid w:val="00766A67"/>
    <w:rsid w:val="00766B10"/>
    <w:rsid w:val="007673ED"/>
    <w:rsid w:val="00767E37"/>
    <w:rsid w:val="0077046F"/>
    <w:rsid w:val="007712AB"/>
    <w:rsid w:val="00772A05"/>
    <w:rsid w:val="00772DAD"/>
    <w:rsid w:val="00772F19"/>
    <w:rsid w:val="0077364D"/>
    <w:rsid w:val="00773987"/>
    <w:rsid w:val="0077540D"/>
    <w:rsid w:val="00775487"/>
    <w:rsid w:val="0077584F"/>
    <w:rsid w:val="00776EBD"/>
    <w:rsid w:val="00783FC6"/>
    <w:rsid w:val="00784234"/>
    <w:rsid w:val="007846F9"/>
    <w:rsid w:val="0078477E"/>
    <w:rsid w:val="007849D0"/>
    <w:rsid w:val="00784CB9"/>
    <w:rsid w:val="007855D9"/>
    <w:rsid w:val="0078601D"/>
    <w:rsid w:val="00787C2F"/>
    <w:rsid w:val="0079013C"/>
    <w:rsid w:val="00790F43"/>
    <w:rsid w:val="00793707"/>
    <w:rsid w:val="00793C52"/>
    <w:rsid w:val="00794D9A"/>
    <w:rsid w:val="00795D28"/>
    <w:rsid w:val="00795EF4"/>
    <w:rsid w:val="007970C4"/>
    <w:rsid w:val="00797FF3"/>
    <w:rsid w:val="007A0241"/>
    <w:rsid w:val="007A0569"/>
    <w:rsid w:val="007A09F8"/>
    <w:rsid w:val="007A1BA6"/>
    <w:rsid w:val="007A217C"/>
    <w:rsid w:val="007A27F5"/>
    <w:rsid w:val="007A3A00"/>
    <w:rsid w:val="007A3B2D"/>
    <w:rsid w:val="007A3FBF"/>
    <w:rsid w:val="007A41E9"/>
    <w:rsid w:val="007A4779"/>
    <w:rsid w:val="007A47D5"/>
    <w:rsid w:val="007A5043"/>
    <w:rsid w:val="007A55CE"/>
    <w:rsid w:val="007A709A"/>
    <w:rsid w:val="007A741A"/>
    <w:rsid w:val="007A7591"/>
    <w:rsid w:val="007B2A06"/>
    <w:rsid w:val="007B2D70"/>
    <w:rsid w:val="007B34B0"/>
    <w:rsid w:val="007B4ACA"/>
    <w:rsid w:val="007B5D10"/>
    <w:rsid w:val="007B640D"/>
    <w:rsid w:val="007B67B4"/>
    <w:rsid w:val="007B6DF5"/>
    <w:rsid w:val="007B7202"/>
    <w:rsid w:val="007B7257"/>
    <w:rsid w:val="007B75A8"/>
    <w:rsid w:val="007B762D"/>
    <w:rsid w:val="007B7865"/>
    <w:rsid w:val="007B7884"/>
    <w:rsid w:val="007C08CE"/>
    <w:rsid w:val="007C172B"/>
    <w:rsid w:val="007C1BE7"/>
    <w:rsid w:val="007C2429"/>
    <w:rsid w:val="007C292B"/>
    <w:rsid w:val="007C37E9"/>
    <w:rsid w:val="007C44D5"/>
    <w:rsid w:val="007C4975"/>
    <w:rsid w:val="007C65B1"/>
    <w:rsid w:val="007C6BA5"/>
    <w:rsid w:val="007C6FF0"/>
    <w:rsid w:val="007C78E4"/>
    <w:rsid w:val="007D0445"/>
    <w:rsid w:val="007D0497"/>
    <w:rsid w:val="007D1C31"/>
    <w:rsid w:val="007D49E6"/>
    <w:rsid w:val="007D5DAD"/>
    <w:rsid w:val="007D72F1"/>
    <w:rsid w:val="007D7667"/>
    <w:rsid w:val="007E0510"/>
    <w:rsid w:val="007E16F4"/>
    <w:rsid w:val="007E172E"/>
    <w:rsid w:val="007E18DB"/>
    <w:rsid w:val="007E1C14"/>
    <w:rsid w:val="007E2873"/>
    <w:rsid w:val="007E2D2E"/>
    <w:rsid w:val="007E345F"/>
    <w:rsid w:val="007E4011"/>
    <w:rsid w:val="007E51C6"/>
    <w:rsid w:val="007E6275"/>
    <w:rsid w:val="007E66EF"/>
    <w:rsid w:val="007E6C9C"/>
    <w:rsid w:val="007E7194"/>
    <w:rsid w:val="007E73D8"/>
    <w:rsid w:val="007F028E"/>
    <w:rsid w:val="007F04B5"/>
    <w:rsid w:val="007F0E1F"/>
    <w:rsid w:val="007F1DDA"/>
    <w:rsid w:val="007F21D3"/>
    <w:rsid w:val="007F2590"/>
    <w:rsid w:val="007F2710"/>
    <w:rsid w:val="007F32CA"/>
    <w:rsid w:val="007F3DF8"/>
    <w:rsid w:val="007F4DBD"/>
    <w:rsid w:val="007F576D"/>
    <w:rsid w:val="007F5924"/>
    <w:rsid w:val="007F6B71"/>
    <w:rsid w:val="007F6EE7"/>
    <w:rsid w:val="007F723E"/>
    <w:rsid w:val="007F73AB"/>
    <w:rsid w:val="007F7A7F"/>
    <w:rsid w:val="008012D5"/>
    <w:rsid w:val="0080134F"/>
    <w:rsid w:val="00801A92"/>
    <w:rsid w:val="00803293"/>
    <w:rsid w:val="008035B5"/>
    <w:rsid w:val="00803818"/>
    <w:rsid w:val="008038F1"/>
    <w:rsid w:val="0080486E"/>
    <w:rsid w:val="00804A7A"/>
    <w:rsid w:val="00806A66"/>
    <w:rsid w:val="0081034A"/>
    <w:rsid w:val="00811207"/>
    <w:rsid w:val="00811E91"/>
    <w:rsid w:val="00812796"/>
    <w:rsid w:val="008143CE"/>
    <w:rsid w:val="00815AA0"/>
    <w:rsid w:val="008165DA"/>
    <w:rsid w:val="008174DF"/>
    <w:rsid w:val="008200F9"/>
    <w:rsid w:val="00820A85"/>
    <w:rsid w:val="00820C4E"/>
    <w:rsid w:val="00821086"/>
    <w:rsid w:val="008211A8"/>
    <w:rsid w:val="00822E39"/>
    <w:rsid w:val="00823166"/>
    <w:rsid w:val="008244BC"/>
    <w:rsid w:val="00825005"/>
    <w:rsid w:val="00825106"/>
    <w:rsid w:val="008268E8"/>
    <w:rsid w:val="00826EDE"/>
    <w:rsid w:val="008273A0"/>
    <w:rsid w:val="008276DB"/>
    <w:rsid w:val="00827929"/>
    <w:rsid w:val="0083051E"/>
    <w:rsid w:val="0083102E"/>
    <w:rsid w:val="008314DD"/>
    <w:rsid w:val="00832602"/>
    <w:rsid w:val="00833BA0"/>
    <w:rsid w:val="00833C58"/>
    <w:rsid w:val="00833DE1"/>
    <w:rsid w:val="008342CC"/>
    <w:rsid w:val="0083523E"/>
    <w:rsid w:val="00835969"/>
    <w:rsid w:val="00835C23"/>
    <w:rsid w:val="008369A4"/>
    <w:rsid w:val="00837C67"/>
    <w:rsid w:val="00837D1C"/>
    <w:rsid w:val="00837D42"/>
    <w:rsid w:val="00837F40"/>
    <w:rsid w:val="0084220C"/>
    <w:rsid w:val="008435DE"/>
    <w:rsid w:val="00843A4E"/>
    <w:rsid w:val="00843BB4"/>
    <w:rsid w:val="008449C6"/>
    <w:rsid w:val="00844B88"/>
    <w:rsid w:val="00845577"/>
    <w:rsid w:val="00845A40"/>
    <w:rsid w:val="00845B28"/>
    <w:rsid w:val="00845E05"/>
    <w:rsid w:val="00847063"/>
    <w:rsid w:val="00851EC9"/>
    <w:rsid w:val="00852391"/>
    <w:rsid w:val="0085244E"/>
    <w:rsid w:val="00853010"/>
    <w:rsid w:val="008538DD"/>
    <w:rsid w:val="00853EE7"/>
    <w:rsid w:val="00854154"/>
    <w:rsid w:val="008548EA"/>
    <w:rsid w:val="0085503B"/>
    <w:rsid w:val="008571ED"/>
    <w:rsid w:val="00860F32"/>
    <w:rsid w:val="00861B63"/>
    <w:rsid w:val="00861E45"/>
    <w:rsid w:val="00862017"/>
    <w:rsid w:val="008626F7"/>
    <w:rsid w:val="00862842"/>
    <w:rsid w:val="00863AF9"/>
    <w:rsid w:val="00863E37"/>
    <w:rsid w:val="00864515"/>
    <w:rsid w:val="00865A0D"/>
    <w:rsid w:val="00865D91"/>
    <w:rsid w:val="00865E96"/>
    <w:rsid w:val="00866721"/>
    <w:rsid w:val="00867100"/>
    <w:rsid w:val="008671FD"/>
    <w:rsid w:val="0086785F"/>
    <w:rsid w:val="0087091F"/>
    <w:rsid w:val="00870E7A"/>
    <w:rsid w:val="00870FCB"/>
    <w:rsid w:val="008710DE"/>
    <w:rsid w:val="0087114C"/>
    <w:rsid w:val="0087273D"/>
    <w:rsid w:val="00873529"/>
    <w:rsid w:val="00874483"/>
    <w:rsid w:val="00875313"/>
    <w:rsid w:val="00875615"/>
    <w:rsid w:val="00876DC6"/>
    <w:rsid w:val="0087721F"/>
    <w:rsid w:val="0087795F"/>
    <w:rsid w:val="00877C76"/>
    <w:rsid w:val="00877E85"/>
    <w:rsid w:val="008805F4"/>
    <w:rsid w:val="00880680"/>
    <w:rsid w:val="00880FA6"/>
    <w:rsid w:val="00882424"/>
    <w:rsid w:val="008859DE"/>
    <w:rsid w:val="008868E1"/>
    <w:rsid w:val="00886B1A"/>
    <w:rsid w:val="008873DC"/>
    <w:rsid w:val="00887C32"/>
    <w:rsid w:val="00891364"/>
    <w:rsid w:val="0089276A"/>
    <w:rsid w:val="0089309B"/>
    <w:rsid w:val="008934D2"/>
    <w:rsid w:val="008942CB"/>
    <w:rsid w:val="00894619"/>
    <w:rsid w:val="00894C01"/>
    <w:rsid w:val="00894F2C"/>
    <w:rsid w:val="008954D0"/>
    <w:rsid w:val="008A0BD9"/>
    <w:rsid w:val="008A2C58"/>
    <w:rsid w:val="008A2C76"/>
    <w:rsid w:val="008A2D74"/>
    <w:rsid w:val="008A327C"/>
    <w:rsid w:val="008A3D43"/>
    <w:rsid w:val="008A4A65"/>
    <w:rsid w:val="008A6041"/>
    <w:rsid w:val="008A7187"/>
    <w:rsid w:val="008A7746"/>
    <w:rsid w:val="008B012D"/>
    <w:rsid w:val="008B0EAF"/>
    <w:rsid w:val="008B14CC"/>
    <w:rsid w:val="008B19D1"/>
    <w:rsid w:val="008B1CC8"/>
    <w:rsid w:val="008B3F6B"/>
    <w:rsid w:val="008B4DB6"/>
    <w:rsid w:val="008B4F3F"/>
    <w:rsid w:val="008B5C70"/>
    <w:rsid w:val="008B6F69"/>
    <w:rsid w:val="008B79A8"/>
    <w:rsid w:val="008C14B0"/>
    <w:rsid w:val="008C1807"/>
    <w:rsid w:val="008C390B"/>
    <w:rsid w:val="008C3E8D"/>
    <w:rsid w:val="008C4158"/>
    <w:rsid w:val="008C4471"/>
    <w:rsid w:val="008C448D"/>
    <w:rsid w:val="008C4909"/>
    <w:rsid w:val="008C5C6B"/>
    <w:rsid w:val="008C61BD"/>
    <w:rsid w:val="008C6E5B"/>
    <w:rsid w:val="008C79A0"/>
    <w:rsid w:val="008C7B18"/>
    <w:rsid w:val="008C7F64"/>
    <w:rsid w:val="008D1510"/>
    <w:rsid w:val="008D17DF"/>
    <w:rsid w:val="008D1A06"/>
    <w:rsid w:val="008D1A9B"/>
    <w:rsid w:val="008D29DB"/>
    <w:rsid w:val="008D5D19"/>
    <w:rsid w:val="008D6532"/>
    <w:rsid w:val="008D790E"/>
    <w:rsid w:val="008E09C4"/>
    <w:rsid w:val="008E309C"/>
    <w:rsid w:val="008E334E"/>
    <w:rsid w:val="008E35D9"/>
    <w:rsid w:val="008E3D76"/>
    <w:rsid w:val="008E4DEE"/>
    <w:rsid w:val="008E5677"/>
    <w:rsid w:val="008E5D53"/>
    <w:rsid w:val="008E61A3"/>
    <w:rsid w:val="008E74BA"/>
    <w:rsid w:val="008E7C4E"/>
    <w:rsid w:val="008E7C59"/>
    <w:rsid w:val="008E7D43"/>
    <w:rsid w:val="008F4ACD"/>
    <w:rsid w:val="008F4B8B"/>
    <w:rsid w:val="008F59B7"/>
    <w:rsid w:val="008F7095"/>
    <w:rsid w:val="009002FA"/>
    <w:rsid w:val="0090068D"/>
    <w:rsid w:val="00901E1A"/>
    <w:rsid w:val="009036B4"/>
    <w:rsid w:val="00903E39"/>
    <w:rsid w:val="00904109"/>
    <w:rsid w:val="009064CB"/>
    <w:rsid w:val="00906CA7"/>
    <w:rsid w:val="00906D04"/>
    <w:rsid w:val="00906E0A"/>
    <w:rsid w:val="00907723"/>
    <w:rsid w:val="00910DC0"/>
    <w:rsid w:val="009114D5"/>
    <w:rsid w:val="00912332"/>
    <w:rsid w:val="00912591"/>
    <w:rsid w:val="009125F6"/>
    <w:rsid w:val="00912682"/>
    <w:rsid w:val="00912924"/>
    <w:rsid w:val="00912A38"/>
    <w:rsid w:val="00913502"/>
    <w:rsid w:val="00914822"/>
    <w:rsid w:val="00915119"/>
    <w:rsid w:val="009156AA"/>
    <w:rsid w:val="00915DA1"/>
    <w:rsid w:val="00915EC4"/>
    <w:rsid w:val="00916157"/>
    <w:rsid w:val="009213C0"/>
    <w:rsid w:val="00921589"/>
    <w:rsid w:val="00921EB9"/>
    <w:rsid w:val="00925B5D"/>
    <w:rsid w:val="009262B1"/>
    <w:rsid w:val="009264F7"/>
    <w:rsid w:val="00926C6C"/>
    <w:rsid w:val="00927BE0"/>
    <w:rsid w:val="00930A55"/>
    <w:rsid w:val="009310AA"/>
    <w:rsid w:val="00931C98"/>
    <w:rsid w:val="00932460"/>
    <w:rsid w:val="009324A7"/>
    <w:rsid w:val="009325D9"/>
    <w:rsid w:val="0093341F"/>
    <w:rsid w:val="00934967"/>
    <w:rsid w:val="00934B07"/>
    <w:rsid w:val="009367B7"/>
    <w:rsid w:val="00936F2C"/>
    <w:rsid w:val="00936FB1"/>
    <w:rsid w:val="0093753F"/>
    <w:rsid w:val="0094088E"/>
    <w:rsid w:val="0094101B"/>
    <w:rsid w:val="009438E4"/>
    <w:rsid w:val="00943F6E"/>
    <w:rsid w:val="009456EB"/>
    <w:rsid w:val="00947393"/>
    <w:rsid w:val="00950206"/>
    <w:rsid w:val="00950C4C"/>
    <w:rsid w:val="009521CC"/>
    <w:rsid w:val="00952471"/>
    <w:rsid w:val="009531B4"/>
    <w:rsid w:val="00955932"/>
    <w:rsid w:val="00955B52"/>
    <w:rsid w:val="009563A7"/>
    <w:rsid w:val="0095668A"/>
    <w:rsid w:val="00957577"/>
    <w:rsid w:val="009604A1"/>
    <w:rsid w:val="00960796"/>
    <w:rsid w:val="00960C89"/>
    <w:rsid w:val="00960FBB"/>
    <w:rsid w:val="009612B4"/>
    <w:rsid w:val="009612D7"/>
    <w:rsid w:val="00961448"/>
    <w:rsid w:val="00961675"/>
    <w:rsid w:val="00962832"/>
    <w:rsid w:val="009633B7"/>
    <w:rsid w:val="00964810"/>
    <w:rsid w:val="0096587E"/>
    <w:rsid w:val="00965A46"/>
    <w:rsid w:val="0096649C"/>
    <w:rsid w:val="009664A1"/>
    <w:rsid w:val="00967880"/>
    <w:rsid w:val="009716C4"/>
    <w:rsid w:val="0097176B"/>
    <w:rsid w:val="00971911"/>
    <w:rsid w:val="00972A48"/>
    <w:rsid w:val="00972EBA"/>
    <w:rsid w:val="0097305C"/>
    <w:rsid w:val="00973196"/>
    <w:rsid w:val="00973945"/>
    <w:rsid w:val="00973A44"/>
    <w:rsid w:val="00973AF8"/>
    <w:rsid w:val="00973D60"/>
    <w:rsid w:val="00975633"/>
    <w:rsid w:val="00976482"/>
    <w:rsid w:val="00976991"/>
    <w:rsid w:val="00977DD5"/>
    <w:rsid w:val="009805CA"/>
    <w:rsid w:val="00981EE9"/>
    <w:rsid w:val="009824CD"/>
    <w:rsid w:val="009826B4"/>
    <w:rsid w:val="0098389A"/>
    <w:rsid w:val="0098464D"/>
    <w:rsid w:val="009850CF"/>
    <w:rsid w:val="009859F3"/>
    <w:rsid w:val="009861C9"/>
    <w:rsid w:val="00987052"/>
    <w:rsid w:val="00990263"/>
    <w:rsid w:val="00992481"/>
    <w:rsid w:val="00992F28"/>
    <w:rsid w:val="00992FCE"/>
    <w:rsid w:val="009944E1"/>
    <w:rsid w:val="00995E59"/>
    <w:rsid w:val="0099657B"/>
    <w:rsid w:val="009977BD"/>
    <w:rsid w:val="00997A07"/>
    <w:rsid w:val="009A0A8E"/>
    <w:rsid w:val="009A0CE7"/>
    <w:rsid w:val="009A109F"/>
    <w:rsid w:val="009A18A6"/>
    <w:rsid w:val="009A1AE5"/>
    <w:rsid w:val="009A21BD"/>
    <w:rsid w:val="009A23A9"/>
    <w:rsid w:val="009A36CB"/>
    <w:rsid w:val="009A40B3"/>
    <w:rsid w:val="009A4245"/>
    <w:rsid w:val="009A4C91"/>
    <w:rsid w:val="009A4FCB"/>
    <w:rsid w:val="009A5CF8"/>
    <w:rsid w:val="009A62E0"/>
    <w:rsid w:val="009A6406"/>
    <w:rsid w:val="009A6AC3"/>
    <w:rsid w:val="009B00B4"/>
    <w:rsid w:val="009B037F"/>
    <w:rsid w:val="009B04D6"/>
    <w:rsid w:val="009B1279"/>
    <w:rsid w:val="009B127A"/>
    <w:rsid w:val="009B2463"/>
    <w:rsid w:val="009B2EE8"/>
    <w:rsid w:val="009B4B4C"/>
    <w:rsid w:val="009B5090"/>
    <w:rsid w:val="009B52BD"/>
    <w:rsid w:val="009B589D"/>
    <w:rsid w:val="009B5A69"/>
    <w:rsid w:val="009B7360"/>
    <w:rsid w:val="009C1819"/>
    <w:rsid w:val="009C1ED9"/>
    <w:rsid w:val="009C1F84"/>
    <w:rsid w:val="009C2093"/>
    <w:rsid w:val="009C3A0C"/>
    <w:rsid w:val="009C3C55"/>
    <w:rsid w:val="009C3E06"/>
    <w:rsid w:val="009C5F30"/>
    <w:rsid w:val="009C61A6"/>
    <w:rsid w:val="009C67B4"/>
    <w:rsid w:val="009C7416"/>
    <w:rsid w:val="009C749B"/>
    <w:rsid w:val="009D07AA"/>
    <w:rsid w:val="009D0A07"/>
    <w:rsid w:val="009D0F28"/>
    <w:rsid w:val="009D1236"/>
    <w:rsid w:val="009D156B"/>
    <w:rsid w:val="009D1DB5"/>
    <w:rsid w:val="009D237B"/>
    <w:rsid w:val="009D29D7"/>
    <w:rsid w:val="009D3788"/>
    <w:rsid w:val="009D38F9"/>
    <w:rsid w:val="009D3D42"/>
    <w:rsid w:val="009D42E0"/>
    <w:rsid w:val="009D4703"/>
    <w:rsid w:val="009D48B4"/>
    <w:rsid w:val="009D5580"/>
    <w:rsid w:val="009D5588"/>
    <w:rsid w:val="009D688A"/>
    <w:rsid w:val="009D6EC3"/>
    <w:rsid w:val="009E0133"/>
    <w:rsid w:val="009E0E49"/>
    <w:rsid w:val="009E1781"/>
    <w:rsid w:val="009E1A01"/>
    <w:rsid w:val="009E1CB8"/>
    <w:rsid w:val="009E2B1A"/>
    <w:rsid w:val="009E3B1D"/>
    <w:rsid w:val="009E3E0A"/>
    <w:rsid w:val="009E3FD9"/>
    <w:rsid w:val="009E4BAD"/>
    <w:rsid w:val="009E4D10"/>
    <w:rsid w:val="009E4D11"/>
    <w:rsid w:val="009E4D47"/>
    <w:rsid w:val="009E4D4C"/>
    <w:rsid w:val="009E591A"/>
    <w:rsid w:val="009E5FF8"/>
    <w:rsid w:val="009E6751"/>
    <w:rsid w:val="009E6C37"/>
    <w:rsid w:val="009F0E97"/>
    <w:rsid w:val="009F146C"/>
    <w:rsid w:val="009F1B63"/>
    <w:rsid w:val="009F1D1C"/>
    <w:rsid w:val="009F2029"/>
    <w:rsid w:val="009F211E"/>
    <w:rsid w:val="009F22AA"/>
    <w:rsid w:val="009F24EC"/>
    <w:rsid w:val="009F439A"/>
    <w:rsid w:val="009F4681"/>
    <w:rsid w:val="009F471B"/>
    <w:rsid w:val="009F6432"/>
    <w:rsid w:val="009F74D1"/>
    <w:rsid w:val="009F7678"/>
    <w:rsid w:val="00A01EA9"/>
    <w:rsid w:val="00A02175"/>
    <w:rsid w:val="00A02D83"/>
    <w:rsid w:val="00A0301B"/>
    <w:rsid w:val="00A03390"/>
    <w:rsid w:val="00A03F75"/>
    <w:rsid w:val="00A05A59"/>
    <w:rsid w:val="00A0640A"/>
    <w:rsid w:val="00A06A3B"/>
    <w:rsid w:val="00A06D87"/>
    <w:rsid w:val="00A07A41"/>
    <w:rsid w:val="00A07B4C"/>
    <w:rsid w:val="00A100C4"/>
    <w:rsid w:val="00A10895"/>
    <w:rsid w:val="00A111E7"/>
    <w:rsid w:val="00A11C59"/>
    <w:rsid w:val="00A12728"/>
    <w:rsid w:val="00A12A5F"/>
    <w:rsid w:val="00A137E3"/>
    <w:rsid w:val="00A13942"/>
    <w:rsid w:val="00A13A87"/>
    <w:rsid w:val="00A13D49"/>
    <w:rsid w:val="00A14611"/>
    <w:rsid w:val="00A15343"/>
    <w:rsid w:val="00A1583C"/>
    <w:rsid w:val="00A16061"/>
    <w:rsid w:val="00A1718D"/>
    <w:rsid w:val="00A1737D"/>
    <w:rsid w:val="00A17CFE"/>
    <w:rsid w:val="00A2061C"/>
    <w:rsid w:val="00A21130"/>
    <w:rsid w:val="00A21249"/>
    <w:rsid w:val="00A213F1"/>
    <w:rsid w:val="00A222E4"/>
    <w:rsid w:val="00A231A4"/>
    <w:rsid w:val="00A2338F"/>
    <w:rsid w:val="00A238E4"/>
    <w:rsid w:val="00A24116"/>
    <w:rsid w:val="00A24C50"/>
    <w:rsid w:val="00A2508D"/>
    <w:rsid w:val="00A25235"/>
    <w:rsid w:val="00A25AE8"/>
    <w:rsid w:val="00A2601E"/>
    <w:rsid w:val="00A27B80"/>
    <w:rsid w:val="00A3027D"/>
    <w:rsid w:val="00A31DFB"/>
    <w:rsid w:val="00A321FA"/>
    <w:rsid w:val="00A329B7"/>
    <w:rsid w:val="00A33ADE"/>
    <w:rsid w:val="00A33C36"/>
    <w:rsid w:val="00A348F2"/>
    <w:rsid w:val="00A3759F"/>
    <w:rsid w:val="00A37C5C"/>
    <w:rsid w:val="00A404B2"/>
    <w:rsid w:val="00A40F83"/>
    <w:rsid w:val="00A413AC"/>
    <w:rsid w:val="00A43E0A"/>
    <w:rsid w:val="00A443EA"/>
    <w:rsid w:val="00A44D29"/>
    <w:rsid w:val="00A45B96"/>
    <w:rsid w:val="00A461F5"/>
    <w:rsid w:val="00A4628A"/>
    <w:rsid w:val="00A46CBE"/>
    <w:rsid w:val="00A47601"/>
    <w:rsid w:val="00A50198"/>
    <w:rsid w:val="00A5043B"/>
    <w:rsid w:val="00A5102F"/>
    <w:rsid w:val="00A511F5"/>
    <w:rsid w:val="00A51875"/>
    <w:rsid w:val="00A524B5"/>
    <w:rsid w:val="00A52DEA"/>
    <w:rsid w:val="00A54D2C"/>
    <w:rsid w:val="00A55F19"/>
    <w:rsid w:val="00A5616E"/>
    <w:rsid w:val="00A5631E"/>
    <w:rsid w:val="00A56E8F"/>
    <w:rsid w:val="00A57796"/>
    <w:rsid w:val="00A57A7E"/>
    <w:rsid w:val="00A57C1D"/>
    <w:rsid w:val="00A610E4"/>
    <w:rsid w:val="00A616EA"/>
    <w:rsid w:val="00A63529"/>
    <w:rsid w:val="00A63A31"/>
    <w:rsid w:val="00A63F3D"/>
    <w:rsid w:val="00A64397"/>
    <w:rsid w:val="00A64A4B"/>
    <w:rsid w:val="00A656A5"/>
    <w:rsid w:val="00A657A4"/>
    <w:rsid w:val="00A65D81"/>
    <w:rsid w:val="00A660B0"/>
    <w:rsid w:val="00A663EB"/>
    <w:rsid w:val="00A66A49"/>
    <w:rsid w:val="00A66F92"/>
    <w:rsid w:val="00A70403"/>
    <w:rsid w:val="00A70B91"/>
    <w:rsid w:val="00A70E14"/>
    <w:rsid w:val="00A71DF3"/>
    <w:rsid w:val="00A72007"/>
    <w:rsid w:val="00A72BA9"/>
    <w:rsid w:val="00A73213"/>
    <w:rsid w:val="00A73B41"/>
    <w:rsid w:val="00A740E2"/>
    <w:rsid w:val="00A74F63"/>
    <w:rsid w:val="00A75050"/>
    <w:rsid w:val="00A752ED"/>
    <w:rsid w:val="00A756F7"/>
    <w:rsid w:val="00A759FD"/>
    <w:rsid w:val="00A76056"/>
    <w:rsid w:val="00A762D0"/>
    <w:rsid w:val="00A770CF"/>
    <w:rsid w:val="00A77F3E"/>
    <w:rsid w:val="00A811D4"/>
    <w:rsid w:val="00A81595"/>
    <w:rsid w:val="00A8162A"/>
    <w:rsid w:val="00A81B4B"/>
    <w:rsid w:val="00A81C1B"/>
    <w:rsid w:val="00A82C67"/>
    <w:rsid w:val="00A83352"/>
    <w:rsid w:val="00A83D7D"/>
    <w:rsid w:val="00A8402F"/>
    <w:rsid w:val="00A8425F"/>
    <w:rsid w:val="00A84620"/>
    <w:rsid w:val="00A853AE"/>
    <w:rsid w:val="00A85C38"/>
    <w:rsid w:val="00A85C8F"/>
    <w:rsid w:val="00A861EB"/>
    <w:rsid w:val="00A8768B"/>
    <w:rsid w:val="00A90390"/>
    <w:rsid w:val="00A905BA"/>
    <w:rsid w:val="00A908F2"/>
    <w:rsid w:val="00A90A2A"/>
    <w:rsid w:val="00A915AC"/>
    <w:rsid w:val="00A9164B"/>
    <w:rsid w:val="00A91B56"/>
    <w:rsid w:val="00A9247C"/>
    <w:rsid w:val="00A932DE"/>
    <w:rsid w:val="00A93554"/>
    <w:rsid w:val="00A93B26"/>
    <w:rsid w:val="00A95E12"/>
    <w:rsid w:val="00A9787A"/>
    <w:rsid w:val="00A97DAE"/>
    <w:rsid w:val="00A97DE1"/>
    <w:rsid w:val="00AA0318"/>
    <w:rsid w:val="00AA0F85"/>
    <w:rsid w:val="00AA2A85"/>
    <w:rsid w:val="00AA4B4E"/>
    <w:rsid w:val="00AA4D5E"/>
    <w:rsid w:val="00AA4F8D"/>
    <w:rsid w:val="00AA5354"/>
    <w:rsid w:val="00AA5951"/>
    <w:rsid w:val="00AA6427"/>
    <w:rsid w:val="00AA70E1"/>
    <w:rsid w:val="00AA7D20"/>
    <w:rsid w:val="00AA7D41"/>
    <w:rsid w:val="00AA7F32"/>
    <w:rsid w:val="00AB0A52"/>
    <w:rsid w:val="00AB152A"/>
    <w:rsid w:val="00AB30A0"/>
    <w:rsid w:val="00AB3297"/>
    <w:rsid w:val="00AB3BC3"/>
    <w:rsid w:val="00AB3D02"/>
    <w:rsid w:val="00AB3DAD"/>
    <w:rsid w:val="00AB3DBE"/>
    <w:rsid w:val="00AB5332"/>
    <w:rsid w:val="00AB66F9"/>
    <w:rsid w:val="00AC0450"/>
    <w:rsid w:val="00AC3437"/>
    <w:rsid w:val="00AC4224"/>
    <w:rsid w:val="00AC477D"/>
    <w:rsid w:val="00AC56FF"/>
    <w:rsid w:val="00AC5DA2"/>
    <w:rsid w:val="00AC5EBD"/>
    <w:rsid w:val="00AC7F95"/>
    <w:rsid w:val="00AD07AA"/>
    <w:rsid w:val="00AD1074"/>
    <w:rsid w:val="00AD1137"/>
    <w:rsid w:val="00AD1358"/>
    <w:rsid w:val="00AD15EC"/>
    <w:rsid w:val="00AD27A4"/>
    <w:rsid w:val="00AD3825"/>
    <w:rsid w:val="00AD456F"/>
    <w:rsid w:val="00AD4979"/>
    <w:rsid w:val="00AD4D6E"/>
    <w:rsid w:val="00AD4DE4"/>
    <w:rsid w:val="00AD5056"/>
    <w:rsid w:val="00AD54CF"/>
    <w:rsid w:val="00AD679E"/>
    <w:rsid w:val="00AD7C46"/>
    <w:rsid w:val="00AD7E61"/>
    <w:rsid w:val="00AE14F1"/>
    <w:rsid w:val="00AE2D4D"/>
    <w:rsid w:val="00AE39C0"/>
    <w:rsid w:val="00AE48F7"/>
    <w:rsid w:val="00AE5173"/>
    <w:rsid w:val="00AE519E"/>
    <w:rsid w:val="00AE76A0"/>
    <w:rsid w:val="00AF0DCA"/>
    <w:rsid w:val="00AF1477"/>
    <w:rsid w:val="00AF2A7F"/>
    <w:rsid w:val="00AF2B40"/>
    <w:rsid w:val="00AF36C5"/>
    <w:rsid w:val="00AF3B65"/>
    <w:rsid w:val="00AF3EEF"/>
    <w:rsid w:val="00AF4529"/>
    <w:rsid w:val="00AF602B"/>
    <w:rsid w:val="00AF6D0F"/>
    <w:rsid w:val="00AF7B4F"/>
    <w:rsid w:val="00B00388"/>
    <w:rsid w:val="00B00CB6"/>
    <w:rsid w:val="00B00DEC"/>
    <w:rsid w:val="00B016B8"/>
    <w:rsid w:val="00B01B8A"/>
    <w:rsid w:val="00B0203C"/>
    <w:rsid w:val="00B0241C"/>
    <w:rsid w:val="00B026C6"/>
    <w:rsid w:val="00B03864"/>
    <w:rsid w:val="00B059C1"/>
    <w:rsid w:val="00B05E17"/>
    <w:rsid w:val="00B05FDE"/>
    <w:rsid w:val="00B0702C"/>
    <w:rsid w:val="00B0736B"/>
    <w:rsid w:val="00B077A6"/>
    <w:rsid w:val="00B07AF4"/>
    <w:rsid w:val="00B104CE"/>
    <w:rsid w:val="00B11DBC"/>
    <w:rsid w:val="00B12074"/>
    <w:rsid w:val="00B138FC"/>
    <w:rsid w:val="00B14255"/>
    <w:rsid w:val="00B142A4"/>
    <w:rsid w:val="00B15096"/>
    <w:rsid w:val="00B150AD"/>
    <w:rsid w:val="00B16035"/>
    <w:rsid w:val="00B1680D"/>
    <w:rsid w:val="00B176FB"/>
    <w:rsid w:val="00B179F4"/>
    <w:rsid w:val="00B202E2"/>
    <w:rsid w:val="00B2072E"/>
    <w:rsid w:val="00B20991"/>
    <w:rsid w:val="00B20EED"/>
    <w:rsid w:val="00B21796"/>
    <w:rsid w:val="00B22525"/>
    <w:rsid w:val="00B226CE"/>
    <w:rsid w:val="00B22984"/>
    <w:rsid w:val="00B2337F"/>
    <w:rsid w:val="00B24721"/>
    <w:rsid w:val="00B24F69"/>
    <w:rsid w:val="00B25C38"/>
    <w:rsid w:val="00B266EF"/>
    <w:rsid w:val="00B26D09"/>
    <w:rsid w:val="00B27914"/>
    <w:rsid w:val="00B31FB1"/>
    <w:rsid w:val="00B33D5E"/>
    <w:rsid w:val="00B34210"/>
    <w:rsid w:val="00B34BA6"/>
    <w:rsid w:val="00B3579C"/>
    <w:rsid w:val="00B36831"/>
    <w:rsid w:val="00B37401"/>
    <w:rsid w:val="00B37735"/>
    <w:rsid w:val="00B37F9E"/>
    <w:rsid w:val="00B40236"/>
    <w:rsid w:val="00B40558"/>
    <w:rsid w:val="00B40A9F"/>
    <w:rsid w:val="00B42643"/>
    <w:rsid w:val="00B457B0"/>
    <w:rsid w:val="00B463A3"/>
    <w:rsid w:val="00B46C47"/>
    <w:rsid w:val="00B47B37"/>
    <w:rsid w:val="00B501C4"/>
    <w:rsid w:val="00B5074E"/>
    <w:rsid w:val="00B5091B"/>
    <w:rsid w:val="00B50D62"/>
    <w:rsid w:val="00B52C8B"/>
    <w:rsid w:val="00B530FE"/>
    <w:rsid w:val="00B53121"/>
    <w:rsid w:val="00B53A00"/>
    <w:rsid w:val="00B545D5"/>
    <w:rsid w:val="00B546D5"/>
    <w:rsid w:val="00B55735"/>
    <w:rsid w:val="00B5652F"/>
    <w:rsid w:val="00B5697D"/>
    <w:rsid w:val="00B608FD"/>
    <w:rsid w:val="00B60EAD"/>
    <w:rsid w:val="00B633A2"/>
    <w:rsid w:val="00B64F2A"/>
    <w:rsid w:val="00B6596E"/>
    <w:rsid w:val="00B66C52"/>
    <w:rsid w:val="00B671B9"/>
    <w:rsid w:val="00B6771D"/>
    <w:rsid w:val="00B67AD4"/>
    <w:rsid w:val="00B7161C"/>
    <w:rsid w:val="00B727F0"/>
    <w:rsid w:val="00B72DA8"/>
    <w:rsid w:val="00B7328F"/>
    <w:rsid w:val="00B7518E"/>
    <w:rsid w:val="00B7565E"/>
    <w:rsid w:val="00B7630B"/>
    <w:rsid w:val="00B77B25"/>
    <w:rsid w:val="00B77BF7"/>
    <w:rsid w:val="00B800AA"/>
    <w:rsid w:val="00B804CF"/>
    <w:rsid w:val="00B8068D"/>
    <w:rsid w:val="00B80992"/>
    <w:rsid w:val="00B815DF"/>
    <w:rsid w:val="00B8303E"/>
    <w:rsid w:val="00B83284"/>
    <w:rsid w:val="00B83A15"/>
    <w:rsid w:val="00B84A27"/>
    <w:rsid w:val="00B84E7E"/>
    <w:rsid w:val="00B8531E"/>
    <w:rsid w:val="00B85680"/>
    <w:rsid w:val="00B86436"/>
    <w:rsid w:val="00B86EC8"/>
    <w:rsid w:val="00B8719A"/>
    <w:rsid w:val="00B90B51"/>
    <w:rsid w:val="00B90F10"/>
    <w:rsid w:val="00B91065"/>
    <w:rsid w:val="00B92578"/>
    <w:rsid w:val="00B927FD"/>
    <w:rsid w:val="00B92A85"/>
    <w:rsid w:val="00B92BEE"/>
    <w:rsid w:val="00B92D55"/>
    <w:rsid w:val="00B93E20"/>
    <w:rsid w:val="00B94944"/>
    <w:rsid w:val="00BA11ED"/>
    <w:rsid w:val="00BA197E"/>
    <w:rsid w:val="00BA2C0F"/>
    <w:rsid w:val="00BA3EEE"/>
    <w:rsid w:val="00BA4BFD"/>
    <w:rsid w:val="00BA69FE"/>
    <w:rsid w:val="00BA6ACE"/>
    <w:rsid w:val="00BB0166"/>
    <w:rsid w:val="00BB0F16"/>
    <w:rsid w:val="00BB0F85"/>
    <w:rsid w:val="00BB13EC"/>
    <w:rsid w:val="00BB1942"/>
    <w:rsid w:val="00BB2D7E"/>
    <w:rsid w:val="00BB3002"/>
    <w:rsid w:val="00BB3458"/>
    <w:rsid w:val="00BB487E"/>
    <w:rsid w:val="00BB52FF"/>
    <w:rsid w:val="00BB5428"/>
    <w:rsid w:val="00BB6B43"/>
    <w:rsid w:val="00BB763A"/>
    <w:rsid w:val="00BB798D"/>
    <w:rsid w:val="00BB7FDC"/>
    <w:rsid w:val="00BC0675"/>
    <w:rsid w:val="00BC111F"/>
    <w:rsid w:val="00BC1D54"/>
    <w:rsid w:val="00BC33D6"/>
    <w:rsid w:val="00BC340E"/>
    <w:rsid w:val="00BC3659"/>
    <w:rsid w:val="00BC40CE"/>
    <w:rsid w:val="00BC5226"/>
    <w:rsid w:val="00BC77AE"/>
    <w:rsid w:val="00BC7FB8"/>
    <w:rsid w:val="00BD0152"/>
    <w:rsid w:val="00BD100B"/>
    <w:rsid w:val="00BD1A39"/>
    <w:rsid w:val="00BD1F74"/>
    <w:rsid w:val="00BD267E"/>
    <w:rsid w:val="00BD2E7B"/>
    <w:rsid w:val="00BD42F1"/>
    <w:rsid w:val="00BD434A"/>
    <w:rsid w:val="00BD4701"/>
    <w:rsid w:val="00BD48A5"/>
    <w:rsid w:val="00BD4943"/>
    <w:rsid w:val="00BD4CA7"/>
    <w:rsid w:val="00BD50F4"/>
    <w:rsid w:val="00BD5234"/>
    <w:rsid w:val="00BD586A"/>
    <w:rsid w:val="00BD753D"/>
    <w:rsid w:val="00BD7826"/>
    <w:rsid w:val="00BD7A98"/>
    <w:rsid w:val="00BE010E"/>
    <w:rsid w:val="00BE06F1"/>
    <w:rsid w:val="00BE1213"/>
    <w:rsid w:val="00BE2086"/>
    <w:rsid w:val="00BE2249"/>
    <w:rsid w:val="00BE302B"/>
    <w:rsid w:val="00BE32AA"/>
    <w:rsid w:val="00BE348B"/>
    <w:rsid w:val="00BE3B23"/>
    <w:rsid w:val="00BE4509"/>
    <w:rsid w:val="00BE4DDB"/>
    <w:rsid w:val="00BE5033"/>
    <w:rsid w:val="00BE5163"/>
    <w:rsid w:val="00BE5712"/>
    <w:rsid w:val="00BE5D8C"/>
    <w:rsid w:val="00BE6976"/>
    <w:rsid w:val="00BF0401"/>
    <w:rsid w:val="00BF0936"/>
    <w:rsid w:val="00BF199D"/>
    <w:rsid w:val="00BF398A"/>
    <w:rsid w:val="00BF3C8B"/>
    <w:rsid w:val="00BF43C5"/>
    <w:rsid w:val="00BF4524"/>
    <w:rsid w:val="00BF4EA2"/>
    <w:rsid w:val="00BF5279"/>
    <w:rsid w:val="00BF52D3"/>
    <w:rsid w:val="00BF6B68"/>
    <w:rsid w:val="00BF6FE3"/>
    <w:rsid w:val="00BF760F"/>
    <w:rsid w:val="00C00B45"/>
    <w:rsid w:val="00C00D76"/>
    <w:rsid w:val="00C00E07"/>
    <w:rsid w:val="00C02F76"/>
    <w:rsid w:val="00C02F78"/>
    <w:rsid w:val="00C03E3F"/>
    <w:rsid w:val="00C03ED3"/>
    <w:rsid w:val="00C05081"/>
    <w:rsid w:val="00C05558"/>
    <w:rsid w:val="00C05CDA"/>
    <w:rsid w:val="00C061CD"/>
    <w:rsid w:val="00C06290"/>
    <w:rsid w:val="00C06573"/>
    <w:rsid w:val="00C06802"/>
    <w:rsid w:val="00C06C95"/>
    <w:rsid w:val="00C06D34"/>
    <w:rsid w:val="00C06F00"/>
    <w:rsid w:val="00C07E00"/>
    <w:rsid w:val="00C1034D"/>
    <w:rsid w:val="00C11AFD"/>
    <w:rsid w:val="00C12834"/>
    <w:rsid w:val="00C136E6"/>
    <w:rsid w:val="00C154FF"/>
    <w:rsid w:val="00C1609E"/>
    <w:rsid w:val="00C1610D"/>
    <w:rsid w:val="00C16DFB"/>
    <w:rsid w:val="00C1749D"/>
    <w:rsid w:val="00C17D43"/>
    <w:rsid w:val="00C17E0F"/>
    <w:rsid w:val="00C2008C"/>
    <w:rsid w:val="00C21128"/>
    <w:rsid w:val="00C2119D"/>
    <w:rsid w:val="00C2150A"/>
    <w:rsid w:val="00C226B0"/>
    <w:rsid w:val="00C23472"/>
    <w:rsid w:val="00C234ED"/>
    <w:rsid w:val="00C2365E"/>
    <w:rsid w:val="00C24B04"/>
    <w:rsid w:val="00C2655F"/>
    <w:rsid w:val="00C27A11"/>
    <w:rsid w:val="00C30031"/>
    <w:rsid w:val="00C310DE"/>
    <w:rsid w:val="00C315BC"/>
    <w:rsid w:val="00C34754"/>
    <w:rsid w:val="00C34764"/>
    <w:rsid w:val="00C34A4D"/>
    <w:rsid w:val="00C34E74"/>
    <w:rsid w:val="00C35DA8"/>
    <w:rsid w:val="00C37044"/>
    <w:rsid w:val="00C37739"/>
    <w:rsid w:val="00C37BE1"/>
    <w:rsid w:val="00C403C7"/>
    <w:rsid w:val="00C409E6"/>
    <w:rsid w:val="00C417F6"/>
    <w:rsid w:val="00C4434A"/>
    <w:rsid w:val="00C443E4"/>
    <w:rsid w:val="00C44FB4"/>
    <w:rsid w:val="00C4540A"/>
    <w:rsid w:val="00C455A2"/>
    <w:rsid w:val="00C45D87"/>
    <w:rsid w:val="00C4618F"/>
    <w:rsid w:val="00C4624B"/>
    <w:rsid w:val="00C469DC"/>
    <w:rsid w:val="00C46E92"/>
    <w:rsid w:val="00C47917"/>
    <w:rsid w:val="00C50436"/>
    <w:rsid w:val="00C50460"/>
    <w:rsid w:val="00C507EF"/>
    <w:rsid w:val="00C511B9"/>
    <w:rsid w:val="00C5133A"/>
    <w:rsid w:val="00C515F7"/>
    <w:rsid w:val="00C526BE"/>
    <w:rsid w:val="00C52A41"/>
    <w:rsid w:val="00C52E08"/>
    <w:rsid w:val="00C539EF"/>
    <w:rsid w:val="00C53CDD"/>
    <w:rsid w:val="00C54312"/>
    <w:rsid w:val="00C56C35"/>
    <w:rsid w:val="00C56F12"/>
    <w:rsid w:val="00C5709C"/>
    <w:rsid w:val="00C60685"/>
    <w:rsid w:val="00C60FFC"/>
    <w:rsid w:val="00C627FE"/>
    <w:rsid w:val="00C62F58"/>
    <w:rsid w:val="00C662AE"/>
    <w:rsid w:val="00C6682D"/>
    <w:rsid w:val="00C66EE3"/>
    <w:rsid w:val="00C6793C"/>
    <w:rsid w:val="00C701ED"/>
    <w:rsid w:val="00C71047"/>
    <w:rsid w:val="00C727AD"/>
    <w:rsid w:val="00C72AD1"/>
    <w:rsid w:val="00C732C0"/>
    <w:rsid w:val="00C73CE3"/>
    <w:rsid w:val="00C74800"/>
    <w:rsid w:val="00C74841"/>
    <w:rsid w:val="00C7493B"/>
    <w:rsid w:val="00C74B2E"/>
    <w:rsid w:val="00C7547F"/>
    <w:rsid w:val="00C75BC5"/>
    <w:rsid w:val="00C77199"/>
    <w:rsid w:val="00C7797B"/>
    <w:rsid w:val="00C77D5C"/>
    <w:rsid w:val="00C801DF"/>
    <w:rsid w:val="00C80C91"/>
    <w:rsid w:val="00C81170"/>
    <w:rsid w:val="00C81A90"/>
    <w:rsid w:val="00C81AA3"/>
    <w:rsid w:val="00C831E4"/>
    <w:rsid w:val="00C83D54"/>
    <w:rsid w:val="00C86182"/>
    <w:rsid w:val="00C8689C"/>
    <w:rsid w:val="00C86B08"/>
    <w:rsid w:val="00C90662"/>
    <w:rsid w:val="00C90C4E"/>
    <w:rsid w:val="00C9120F"/>
    <w:rsid w:val="00C92220"/>
    <w:rsid w:val="00C945FC"/>
    <w:rsid w:val="00C95A7A"/>
    <w:rsid w:val="00C963A7"/>
    <w:rsid w:val="00CA0386"/>
    <w:rsid w:val="00CA0E85"/>
    <w:rsid w:val="00CA2878"/>
    <w:rsid w:val="00CA2985"/>
    <w:rsid w:val="00CA29C0"/>
    <w:rsid w:val="00CA2D30"/>
    <w:rsid w:val="00CA3F7E"/>
    <w:rsid w:val="00CA576F"/>
    <w:rsid w:val="00CA6156"/>
    <w:rsid w:val="00CA6692"/>
    <w:rsid w:val="00CA6872"/>
    <w:rsid w:val="00CA707C"/>
    <w:rsid w:val="00CB0ECC"/>
    <w:rsid w:val="00CB1629"/>
    <w:rsid w:val="00CB1F44"/>
    <w:rsid w:val="00CB29A5"/>
    <w:rsid w:val="00CB2E72"/>
    <w:rsid w:val="00CB2F19"/>
    <w:rsid w:val="00CB4097"/>
    <w:rsid w:val="00CB4759"/>
    <w:rsid w:val="00CB6938"/>
    <w:rsid w:val="00CB6FFB"/>
    <w:rsid w:val="00CC23DD"/>
    <w:rsid w:val="00CC3003"/>
    <w:rsid w:val="00CC3759"/>
    <w:rsid w:val="00CC4070"/>
    <w:rsid w:val="00CC4D47"/>
    <w:rsid w:val="00CC5510"/>
    <w:rsid w:val="00CC60E9"/>
    <w:rsid w:val="00CC652F"/>
    <w:rsid w:val="00CC6DED"/>
    <w:rsid w:val="00CC7850"/>
    <w:rsid w:val="00CD066A"/>
    <w:rsid w:val="00CD0B32"/>
    <w:rsid w:val="00CD0E1F"/>
    <w:rsid w:val="00CD13C1"/>
    <w:rsid w:val="00CD1D15"/>
    <w:rsid w:val="00CD2A00"/>
    <w:rsid w:val="00CD3D3C"/>
    <w:rsid w:val="00CD3FB0"/>
    <w:rsid w:val="00CD428F"/>
    <w:rsid w:val="00CD4306"/>
    <w:rsid w:val="00CD4997"/>
    <w:rsid w:val="00CD4A29"/>
    <w:rsid w:val="00CD4E93"/>
    <w:rsid w:val="00CD4F76"/>
    <w:rsid w:val="00CD4FE0"/>
    <w:rsid w:val="00CD5F36"/>
    <w:rsid w:val="00CD6125"/>
    <w:rsid w:val="00CD6674"/>
    <w:rsid w:val="00CD6B48"/>
    <w:rsid w:val="00CE008F"/>
    <w:rsid w:val="00CE0225"/>
    <w:rsid w:val="00CE11A7"/>
    <w:rsid w:val="00CE186C"/>
    <w:rsid w:val="00CE1ECB"/>
    <w:rsid w:val="00CE2D00"/>
    <w:rsid w:val="00CE5105"/>
    <w:rsid w:val="00CE5212"/>
    <w:rsid w:val="00CE56AC"/>
    <w:rsid w:val="00CE6380"/>
    <w:rsid w:val="00CE668D"/>
    <w:rsid w:val="00CE6719"/>
    <w:rsid w:val="00CE73D2"/>
    <w:rsid w:val="00CF0B97"/>
    <w:rsid w:val="00CF1AE0"/>
    <w:rsid w:val="00CF2179"/>
    <w:rsid w:val="00CF2320"/>
    <w:rsid w:val="00CF31E4"/>
    <w:rsid w:val="00CF38D0"/>
    <w:rsid w:val="00CF44FF"/>
    <w:rsid w:val="00CF5CC0"/>
    <w:rsid w:val="00CF5FE9"/>
    <w:rsid w:val="00CF671C"/>
    <w:rsid w:val="00CF6A2F"/>
    <w:rsid w:val="00CF6E9D"/>
    <w:rsid w:val="00CF7185"/>
    <w:rsid w:val="00D01502"/>
    <w:rsid w:val="00D029FF"/>
    <w:rsid w:val="00D03087"/>
    <w:rsid w:val="00D034A3"/>
    <w:rsid w:val="00D03BDA"/>
    <w:rsid w:val="00D04362"/>
    <w:rsid w:val="00D05051"/>
    <w:rsid w:val="00D055A9"/>
    <w:rsid w:val="00D06173"/>
    <w:rsid w:val="00D06492"/>
    <w:rsid w:val="00D06B00"/>
    <w:rsid w:val="00D077A1"/>
    <w:rsid w:val="00D10EDE"/>
    <w:rsid w:val="00D12A4C"/>
    <w:rsid w:val="00D13BAB"/>
    <w:rsid w:val="00D14BFF"/>
    <w:rsid w:val="00D14F11"/>
    <w:rsid w:val="00D1565E"/>
    <w:rsid w:val="00D16381"/>
    <w:rsid w:val="00D211D5"/>
    <w:rsid w:val="00D226A9"/>
    <w:rsid w:val="00D22FFC"/>
    <w:rsid w:val="00D24126"/>
    <w:rsid w:val="00D245F8"/>
    <w:rsid w:val="00D24621"/>
    <w:rsid w:val="00D2487B"/>
    <w:rsid w:val="00D24DF6"/>
    <w:rsid w:val="00D25EE8"/>
    <w:rsid w:val="00D26155"/>
    <w:rsid w:val="00D266A2"/>
    <w:rsid w:val="00D27C6B"/>
    <w:rsid w:val="00D27FC1"/>
    <w:rsid w:val="00D3293C"/>
    <w:rsid w:val="00D32E51"/>
    <w:rsid w:val="00D331F0"/>
    <w:rsid w:val="00D33980"/>
    <w:rsid w:val="00D33D0A"/>
    <w:rsid w:val="00D33F03"/>
    <w:rsid w:val="00D341A2"/>
    <w:rsid w:val="00D35A26"/>
    <w:rsid w:val="00D367CA"/>
    <w:rsid w:val="00D3692D"/>
    <w:rsid w:val="00D36E7F"/>
    <w:rsid w:val="00D376AC"/>
    <w:rsid w:val="00D37D02"/>
    <w:rsid w:val="00D40A8A"/>
    <w:rsid w:val="00D40D4E"/>
    <w:rsid w:val="00D41C4A"/>
    <w:rsid w:val="00D421F8"/>
    <w:rsid w:val="00D4283B"/>
    <w:rsid w:val="00D42C75"/>
    <w:rsid w:val="00D438A7"/>
    <w:rsid w:val="00D4396F"/>
    <w:rsid w:val="00D44048"/>
    <w:rsid w:val="00D44BC6"/>
    <w:rsid w:val="00D44C82"/>
    <w:rsid w:val="00D44ECB"/>
    <w:rsid w:val="00D450A1"/>
    <w:rsid w:val="00D45624"/>
    <w:rsid w:val="00D469F4"/>
    <w:rsid w:val="00D46A1F"/>
    <w:rsid w:val="00D472CB"/>
    <w:rsid w:val="00D50674"/>
    <w:rsid w:val="00D517E9"/>
    <w:rsid w:val="00D5189B"/>
    <w:rsid w:val="00D51FC6"/>
    <w:rsid w:val="00D5289D"/>
    <w:rsid w:val="00D52FDF"/>
    <w:rsid w:val="00D53ACE"/>
    <w:rsid w:val="00D5474C"/>
    <w:rsid w:val="00D55812"/>
    <w:rsid w:val="00D55821"/>
    <w:rsid w:val="00D55880"/>
    <w:rsid w:val="00D56641"/>
    <w:rsid w:val="00D56F98"/>
    <w:rsid w:val="00D56F9B"/>
    <w:rsid w:val="00D57D9B"/>
    <w:rsid w:val="00D57E8F"/>
    <w:rsid w:val="00D61C50"/>
    <w:rsid w:val="00D62F12"/>
    <w:rsid w:val="00D63614"/>
    <w:rsid w:val="00D650A9"/>
    <w:rsid w:val="00D65A1C"/>
    <w:rsid w:val="00D663D6"/>
    <w:rsid w:val="00D66D51"/>
    <w:rsid w:val="00D70AD1"/>
    <w:rsid w:val="00D71374"/>
    <w:rsid w:val="00D7175C"/>
    <w:rsid w:val="00D72331"/>
    <w:rsid w:val="00D7342B"/>
    <w:rsid w:val="00D748A5"/>
    <w:rsid w:val="00D7519A"/>
    <w:rsid w:val="00D75B68"/>
    <w:rsid w:val="00D80032"/>
    <w:rsid w:val="00D8109D"/>
    <w:rsid w:val="00D814E4"/>
    <w:rsid w:val="00D82058"/>
    <w:rsid w:val="00D8275D"/>
    <w:rsid w:val="00D83823"/>
    <w:rsid w:val="00D87560"/>
    <w:rsid w:val="00D8760A"/>
    <w:rsid w:val="00D90487"/>
    <w:rsid w:val="00D92752"/>
    <w:rsid w:val="00D93327"/>
    <w:rsid w:val="00D93347"/>
    <w:rsid w:val="00D94723"/>
    <w:rsid w:val="00D94BE7"/>
    <w:rsid w:val="00D9540F"/>
    <w:rsid w:val="00D968E1"/>
    <w:rsid w:val="00D975D8"/>
    <w:rsid w:val="00DA0E4E"/>
    <w:rsid w:val="00DA0F17"/>
    <w:rsid w:val="00DA194F"/>
    <w:rsid w:val="00DA245F"/>
    <w:rsid w:val="00DA26CF"/>
    <w:rsid w:val="00DA4540"/>
    <w:rsid w:val="00DA489B"/>
    <w:rsid w:val="00DA4B74"/>
    <w:rsid w:val="00DA60DF"/>
    <w:rsid w:val="00DA6406"/>
    <w:rsid w:val="00DA7EB9"/>
    <w:rsid w:val="00DB0586"/>
    <w:rsid w:val="00DB2B78"/>
    <w:rsid w:val="00DB2DF8"/>
    <w:rsid w:val="00DB371C"/>
    <w:rsid w:val="00DB39DD"/>
    <w:rsid w:val="00DB41CD"/>
    <w:rsid w:val="00DB43D4"/>
    <w:rsid w:val="00DB4E1B"/>
    <w:rsid w:val="00DB51D0"/>
    <w:rsid w:val="00DB58E7"/>
    <w:rsid w:val="00DB5951"/>
    <w:rsid w:val="00DB6027"/>
    <w:rsid w:val="00DB6A99"/>
    <w:rsid w:val="00DB6BFD"/>
    <w:rsid w:val="00DB6E3D"/>
    <w:rsid w:val="00DB6E4C"/>
    <w:rsid w:val="00DB70E9"/>
    <w:rsid w:val="00DC00B8"/>
    <w:rsid w:val="00DC0D13"/>
    <w:rsid w:val="00DC14E9"/>
    <w:rsid w:val="00DC159C"/>
    <w:rsid w:val="00DC3422"/>
    <w:rsid w:val="00DC4149"/>
    <w:rsid w:val="00DC4C90"/>
    <w:rsid w:val="00DC57FD"/>
    <w:rsid w:val="00DC59B3"/>
    <w:rsid w:val="00DC5E72"/>
    <w:rsid w:val="00DC7354"/>
    <w:rsid w:val="00DC79D0"/>
    <w:rsid w:val="00DC7B2D"/>
    <w:rsid w:val="00DD005B"/>
    <w:rsid w:val="00DD0554"/>
    <w:rsid w:val="00DD0A59"/>
    <w:rsid w:val="00DD138E"/>
    <w:rsid w:val="00DD18F1"/>
    <w:rsid w:val="00DD1C61"/>
    <w:rsid w:val="00DD3523"/>
    <w:rsid w:val="00DD3BF1"/>
    <w:rsid w:val="00DD3E7F"/>
    <w:rsid w:val="00DD3F08"/>
    <w:rsid w:val="00DD475F"/>
    <w:rsid w:val="00DD4E33"/>
    <w:rsid w:val="00DD4EAC"/>
    <w:rsid w:val="00DD529C"/>
    <w:rsid w:val="00DD5AA1"/>
    <w:rsid w:val="00DD6BF6"/>
    <w:rsid w:val="00DD73C3"/>
    <w:rsid w:val="00DD7860"/>
    <w:rsid w:val="00DE0662"/>
    <w:rsid w:val="00DE1725"/>
    <w:rsid w:val="00DE19E8"/>
    <w:rsid w:val="00DE2FCB"/>
    <w:rsid w:val="00DE3177"/>
    <w:rsid w:val="00DE3479"/>
    <w:rsid w:val="00DE36C3"/>
    <w:rsid w:val="00DE3FE2"/>
    <w:rsid w:val="00DE43C7"/>
    <w:rsid w:val="00DE4A99"/>
    <w:rsid w:val="00DE53F0"/>
    <w:rsid w:val="00DE59E8"/>
    <w:rsid w:val="00DE5E42"/>
    <w:rsid w:val="00DE6ED4"/>
    <w:rsid w:val="00DE7CC9"/>
    <w:rsid w:val="00DF0541"/>
    <w:rsid w:val="00DF065D"/>
    <w:rsid w:val="00DF07FB"/>
    <w:rsid w:val="00DF1E82"/>
    <w:rsid w:val="00DF21F2"/>
    <w:rsid w:val="00DF22EE"/>
    <w:rsid w:val="00DF235F"/>
    <w:rsid w:val="00DF254B"/>
    <w:rsid w:val="00DF3705"/>
    <w:rsid w:val="00DF4077"/>
    <w:rsid w:val="00DF4A46"/>
    <w:rsid w:val="00DF5715"/>
    <w:rsid w:val="00DF6064"/>
    <w:rsid w:val="00DF7664"/>
    <w:rsid w:val="00DF76E6"/>
    <w:rsid w:val="00DF7C7B"/>
    <w:rsid w:val="00E00239"/>
    <w:rsid w:val="00E0024B"/>
    <w:rsid w:val="00E002DD"/>
    <w:rsid w:val="00E0081D"/>
    <w:rsid w:val="00E00C50"/>
    <w:rsid w:val="00E015CD"/>
    <w:rsid w:val="00E01DF5"/>
    <w:rsid w:val="00E0274F"/>
    <w:rsid w:val="00E0359D"/>
    <w:rsid w:val="00E037C5"/>
    <w:rsid w:val="00E04148"/>
    <w:rsid w:val="00E04471"/>
    <w:rsid w:val="00E0461D"/>
    <w:rsid w:val="00E0490B"/>
    <w:rsid w:val="00E049DA"/>
    <w:rsid w:val="00E050EF"/>
    <w:rsid w:val="00E054B8"/>
    <w:rsid w:val="00E05A45"/>
    <w:rsid w:val="00E05BEB"/>
    <w:rsid w:val="00E06292"/>
    <w:rsid w:val="00E06EAD"/>
    <w:rsid w:val="00E070E4"/>
    <w:rsid w:val="00E07661"/>
    <w:rsid w:val="00E07DCC"/>
    <w:rsid w:val="00E112AE"/>
    <w:rsid w:val="00E12A86"/>
    <w:rsid w:val="00E13342"/>
    <w:rsid w:val="00E1468D"/>
    <w:rsid w:val="00E1474D"/>
    <w:rsid w:val="00E1496A"/>
    <w:rsid w:val="00E153CC"/>
    <w:rsid w:val="00E15673"/>
    <w:rsid w:val="00E15882"/>
    <w:rsid w:val="00E15D49"/>
    <w:rsid w:val="00E15E96"/>
    <w:rsid w:val="00E17211"/>
    <w:rsid w:val="00E175EE"/>
    <w:rsid w:val="00E17B1D"/>
    <w:rsid w:val="00E212A3"/>
    <w:rsid w:val="00E2142D"/>
    <w:rsid w:val="00E217E1"/>
    <w:rsid w:val="00E21943"/>
    <w:rsid w:val="00E2202F"/>
    <w:rsid w:val="00E22D1F"/>
    <w:rsid w:val="00E23031"/>
    <w:rsid w:val="00E23BFC"/>
    <w:rsid w:val="00E246D7"/>
    <w:rsid w:val="00E2579A"/>
    <w:rsid w:val="00E2655D"/>
    <w:rsid w:val="00E26830"/>
    <w:rsid w:val="00E301C8"/>
    <w:rsid w:val="00E3060B"/>
    <w:rsid w:val="00E30A12"/>
    <w:rsid w:val="00E31B8E"/>
    <w:rsid w:val="00E32D5A"/>
    <w:rsid w:val="00E33551"/>
    <w:rsid w:val="00E33FB6"/>
    <w:rsid w:val="00E3550E"/>
    <w:rsid w:val="00E35603"/>
    <w:rsid w:val="00E3561F"/>
    <w:rsid w:val="00E37523"/>
    <w:rsid w:val="00E3792E"/>
    <w:rsid w:val="00E37A84"/>
    <w:rsid w:val="00E40B46"/>
    <w:rsid w:val="00E4121D"/>
    <w:rsid w:val="00E42611"/>
    <w:rsid w:val="00E43DB9"/>
    <w:rsid w:val="00E444FB"/>
    <w:rsid w:val="00E44565"/>
    <w:rsid w:val="00E448C9"/>
    <w:rsid w:val="00E46968"/>
    <w:rsid w:val="00E47077"/>
    <w:rsid w:val="00E47696"/>
    <w:rsid w:val="00E50DE5"/>
    <w:rsid w:val="00E510A0"/>
    <w:rsid w:val="00E5137B"/>
    <w:rsid w:val="00E518F1"/>
    <w:rsid w:val="00E51D6B"/>
    <w:rsid w:val="00E54F86"/>
    <w:rsid w:val="00E56738"/>
    <w:rsid w:val="00E568C8"/>
    <w:rsid w:val="00E56DC4"/>
    <w:rsid w:val="00E56EF7"/>
    <w:rsid w:val="00E57CC3"/>
    <w:rsid w:val="00E57F72"/>
    <w:rsid w:val="00E60256"/>
    <w:rsid w:val="00E60BFA"/>
    <w:rsid w:val="00E60CA4"/>
    <w:rsid w:val="00E61531"/>
    <w:rsid w:val="00E61947"/>
    <w:rsid w:val="00E61B8A"/>
    <w:rsid w:val="00E6335D"/>
    <w:rsid w:val="00E63E17"/>
    <w:rsid w:val="00E64151"/>
    <w:rsid w:val="00E643EF"/>
    <w:rsid w:val="00E64DE8"/>
    <w:rsid w:val="00E666E6"/>
    <w:rsid w:val="00E66AF1"/>
    <w:rsid w:val="00E66B42"/>
    <w:rsid w:val="00E677AF"/>
    <w:rsid w:val="00E715F8"/>
    <w:rsid w:val="00E726D3"/>
    <w:rsid w:val="00E72D9E"/>
    <w:rsid w:val="00E72DE4"/>
    <w:rsid w:val="00E73B0E"/>
    <w:rsid w:val="00E73C4E"/>
    <w:rsid w:val="00E73DED"/>
    <w:rsid w:val="00E74224"/>
    <w:rsid w:val="00E749F3"/>
    <w:rsid w:val="00E74CC3"/>
    <w:rsid w:val="00E75C7B"/>
    <w:rsid w:val="00E76887"/>
    <w:rsid w:val="00E77771"/>
    <w:rsid w:val="00E77E96"/>
    <w:rsid w:val="00E8161F"/>
    <w:rsid w:val="00E81E9E"/>
    <w:rsid w:val="00E82AC1"/>
    <w:rsid w:val="00E82CFD"/>
    <w:rsid w:val="00E83307"/>
    <w:rsid w:val="00E83BDA"/>
    <w:rsid w:val="00E8421E"/>
    <w:rsid w:val="00E84756"/>
    <w:rsid w:val="00E84DDB"/>
    <w:rsid w:val="00E85398"/>
    <w:rsid w:val="00E85B43"/>
    <w:rsid w:val="00E85BD8"/>
    <w:rsid w:val="00E86396"/>
    <w:rsid w:val="00E86CF6"/>
    <w:rsid w:val="00E86E61"/>
    <w:rsid w:val="00E872F6"/>
    <w:rsid w:val="00E90001"/>
    <w:rsid w:val="00E9057C"/>
    <w:rsid w:val="00E91950"/>
    <w:rsid w:val="00E9195F"/>
    <w:rsid w:val="00E91E0C"/>
    <w:rsid w:val="00E92665"/>
    <w:rsid w:val="00E94083"/>
    <w:rsid w:val="00E9499D"/>
    <w:rsid w:val="00E959EF"/>
    <w:rsid w:val="00E95F7A"/>
    <w:rsid w:val="00E9652C"/>
    <w:rsid w:val="00E97272"/>
    <w:rsid w:val="00E972FA"/>
    <w:rsid w:val="00E9740D"/>
    <w:rsid w:val="00E97AB7"/>
    <w:rsid w:val="00EA030D"/>
    <w:rsid w:val="00EA0AD8"/>
    <w:rsid w:val="00EA1E21"/>
    <w:rsid w:val="00EA2405"/>
    <w:rsid w:val="00EA2A11"/>
    <w:rsid w:val="00EA2BB5"/>
    <w:rsid w:val="00EA3B6D"/>
    <w:rsid w:val="00EA510A"/>
    <w:rsid w:val="00EA5714"/>
    <w:rsid w:val="00EA70A1"/>
    <w:rsid w:val="00EA7F87"/>
    <w:rsid w:val="00EB0581"/>
    <w:rsid w:val="00EB0FF7"/>
    <w:rsid w:val="00EB11F7"/>
    <w:rsid w:val="00EB1CA7"/>
    <w:rsid w:val="00EB1F9D"/>
    <w:rsid w:val="00EB210F"/>
    <w:rsid w:val="00EB3C93"/>
    <w:rsid w:val="00EB4719"/>
    <w:rsid w:val="00EB4A7A"/>
    <w:rsid w:val="00EB6FEF"/>
    <w:rsid w:val="00EB73DF"/>
    <w:rsid w:val="00EB7763"/>
    <w:rsid w:val="00EB7885"/>
    <w:rsid w:val="00EB7C21"/>
    <w:rsid w:val="00EC0A9F"/>
    <w:rsid w:val="00EC0E26"/>
    <w:rsid w:val="00EC10FF"/>
    <w:rsid w:val="00EC1249"/>
    <w:rsid w:val="00EC1896"/>
    <w:rsid w:val="00EC1B05"/>
    <w:rsid w:val="00EC2A5A"/>
    <w:rsid w:val="00EC2F87"/>
    <w:rsid w:val="00EC307C"/>
    <w:rsid w:val="00EC315B"/>
    <w:rsid w:val="00EC3200"/>
    <w:rsid w:val="00EC32F2"/>
    <w:rsid w:val="00EC3583"/>
    <w:rsid w:val="00EC3B19"/>
    <w:rsid w:val="00EC3CA6"/>
    <w:rsid w:val="00EC4DFE"/>
    <w:rsid w:val="00EC70AA"/>
    <w:rsid w:val="00EC72AB"/>
    <w:rsid w:val="00ED03E4"/>
    <w:rsid w:val="00ED055C"/>
    <w:rsid w:val="00ED2C3B"/>
    <w:rsid w:val="00ED2CA8"/>
    <w:rsid w:val="00ED2F45"/>
    <w:rsid w:val="00ED3620"/>
    <w:rsid w:val="00ED37E9"/>
    <w:rsid w:val="00ED3A09"/>
    <w:rsid w:val="00ED3C2B"/>
    <w:rsid w:val="00ED3F43"/>
    <w:rsid w:val="00ED3FD1"/>
    <w:rsid w:val="00ED5127"/>
    <w:rsid w:val="00ED5547"/>
    <w:rsid w:val="00ED55F5"/>
    <w:rsid w:val="00ED5668"/>
    <w:rsid w:val="00EE08FD"/>
    <w:rsid w:val="00EE115B"/>
    <w:rsid w:val="00EE116A"/>
    <w:rsid w:val="00EE1475"/>
    <w:rsid w:val="00EE18E4"/>
    <w:rsid w:val="00EE210E"/>
    <w:rsid w:val="00EE2537"/>
    <w:rsid w:val="00EE267B"/>
    <w:rsid w:val="00EE2CD8"/>
    <w:rsid w:val="00EE2EB1"/>
    <w:rsid w:val="00EE3BBF"/>
    <w:rsid w:val="00EE3F57"/>
    <w:rsid w:val="00EE41C2"/>
    <w:rsid w:val="00EE4D07"/>
    <w:rsid w:val="00EE4D5E"/>
    <w:rsid w:val="00EE4D84"/>
    <w:rsid w:val="00EE5920"/>
    <w:rsid w:val="00EE67C4"/>
    <w:rsid w:val="00EE6BF2"/>
    <w:rsid w:val="00EE7828"/>
    <w:rsid w:val="00EE7F03"/>
    <w:rsid w:val="00EF0009"/>
    <w:rsid w:val="00EF2BE5"/>
    <w:rsid w:val="00EF2D01"/>
    <w:rsid w:val="00EF31FA"/>
    <w:rsid w:val="00EF3528"/>
    <w:rsid w:val="00EF3934"/>
    <w:rsid w:val="00EF3B25"/>
    <w:rsid w:val="00EF4697"/>
    <w:rsid w:val="00EF4F33"/>
    <w:rsid w:val="00EF51BF"/>
    <w:rsid w:val="00EF58FD"/>
    <w:rsid w:val="00EF600E"/>
    <w:rsid w:val="00EF7A04"/>
    <w:rsid w:val="00F000EA"/>
    <w:rsid w:val="00F00B83"/>
    <w:rsid w:val="00F011B4"/>
    <w:rsid w:val="00F011EA"/>
    <w:rsid w:val="00F0168A"/>
    <w:rsid w:val="00F0185E"/>
    <w:rsid w:val="00F01907"/>
    <w:rsid w:val="00F01F62"/>
    <w:rsid w:val="00F0221E"/>
    <w:rsid w:val="00F02397"/>
    <w:rsid w:val="00F029CB"/>
    <w:rsid w:val="00F02FD1"/>
    <w:rsid w:val="00F032AD"/>
    <w:rsid w:val="00F03480"/>
    <w:rsid w:val="00F04732"/>
    <w:rsid w:val="00F0530F"/>
    <w:rsid w:val="00F058D4"/>
    <w:rsid w:val="00F069E3"/>
    <w:rsid w:val="00F0774C"/>
    <w:rsid w:val="00F107F4"/>
    <w:rsid w:val="00F10F9E"/>
    <w:rsid w:val="00F11269"/>
    <w:rsid w:val="00F11B7B"/>
    <w:rsid w:val="00F122FA"/>
    <w:rsid w:val="00F12678"/>
    <w:rsid w:val="00F126E4"/>
    <w:rsid w:val="00F13ABB"/>
    <w:rsid w:val="00F13FA9"/>
    <w:rsid w:val="00F1466A"/>
    <w:rsid w:val="00F14F6F"/>
    <w:rsid w:val="00F158D2"/>
    <w:rsid w:val="00F15FC8"/>
    <w:rsid w:val="00F16E25"/>
    <w:rsid w:val="00F17452"/>
    <w:rsid w:val="00F17B0D"/>
    <w:rsid w:val="00F17EC6"/>
    <w:rsid w:val="00F2014A"/>
    <w:rsid w:val="00F20C42"/>
    <w:rsid w:val="00F21739"/>
    <w:rsid w:val="00F2183F"/>
    <w:rsid w:val="00F225CC"/>
    <w:rsid w:val="00F2266E"/>
    <w:rsid w:val="00F23A2E"/>
    <w:rsid w:val="00F2443D"/>
    <w:rsid w:val="00F2486E"/>
    <w:rsid w:val="00F24EB1"/>
    <w:rsid w:val="00F25E2F"/>
    <w:rsid w:val="00F25F99"/>
    <w:rsid w:val="00F26295"/>
    <w:rsid w:val="00F2783F"/>
    <w:rsid w:val="00F30142"/>
    <w:rsid w:val="00F30C18"/>
    <w:rsid w:val="00F30EFF"/>
    <w:rsid w:val="00F3176E"/>
    <w:rsid w:val="00F31BE5"/>
    <w:rsid w:val="00F32C81"/>
    <w:rsid w:val="00F34212"/>
    <w:rsid w:val="00F34351"/>
    <w:rsid w:val="00F343A2"/>
    <w:rsid w:val="00F359CD"/>
    <w:rsid w:val="00F36149"/>
    <w:rsid w:val="00F377F4"/>
    <w:rsid w:val="00F37FF9"/>
    <w:rsid w:val="00F42415"/>
    <w:rsid w:val="00F4302B"/>
    <w:rsid w:val="00F43478"/>
    <w:rsid w:val="00F43F32"/>
    <w:rsid w:val="00F44282"/>
    <w:rsid w:val="00F448C7"/>
    <w:rsid w:val="00F44EBE"/>
    <w:rsid w:val="00F45B2E"/>
    <w:rsid w:val="00F4608E"/>
    <w:rsid w:val="00F466FC"/>
    <w:rsid w:val="00F4692B"/>
    <w:rsid w:val="00F47651"/>
    <w:rsid w:val="00F47A39"/>
    <w:rsid w:val="00F47DE4"/>
    <w:rsid w:val="00F47EED"/>
    <w:rsid w:val="00F47FB2"/>
    <w:rsid w:val="00F500C4"/>
    <w:rsid w:val="00F506A3"/>
    <w:rsid w:val="00F50ECE"/>
    <w:rsid w:val="00F51DA5"/>
    <w:rsid w:val="00F51EAE"/>
    <w:rsid w:val="00F52202"/>
    <w:rsid w:val="00F5237E"/>
    <w:rsid w:val="00F52800"/>
    <w:rsid w:val="00F53160"/>
    <w:rsid w:val="00F532EA"/>
    <w:rsid w:val="00F535BD"/>
    <w:rsid w:val="00F5383A"/>
    <w:rsid w:val="00F53F8B"/>
    <w:rsid w:val="00F5404D"/>
    <w:rsid w:val="00F5628D"/>
    <w:rsid w:val="00F5725F"/>
    <w:rsid w:val="00F60B35"/>
    <w:rsid w:val="00F61218"/>
    <w:rsid w:val="00F62224"/>
    <w:rsid w:val="00F62649"/>
    <w:rsid w:val="00F62C3D"/>
    <w:rsid w:val="00F62D9B"/>
    <w:rsid w:val="00F63769"/>
    <w:rsid w:val="00F64113"/>
    <w:rsid w:val="00F649D7"/>
    <w:rsid w:val="00F672BD"/>
    <w:rsid w:val="00F67838"/>
    <w:rsid w:val="00F67997"/>
    <w:rsid w:val="00F67DA3"/>
    <w:rsid w:val="00F70348"/>
    <w:rsid w:val="00F70744"/>
    <w:rsid w:val="00F70DB3"/>
    <w:rsid w:val="00F721ED"/>
    <w:rsid w:val="00F72416"/>
    <w:rsid w:val="00F72681"/>
    <w:rsid w:val="00F72B5F"/>
    <w:rsid w:val="00F73CC2"/>
    <w:rsid w:val="00F73D63"/>
    <w:rsid w:val="00F74565"/>
    <w:rsid w:val="00F76C31"/>
    <w:rsid w:val="00F771E1"/>
    <w:rsid w:val="00F775F7"/>
    <w:rsid w:val="00F777EF"/>
    <w:rsid w:val="00F77F54"/>
    <w:rsid w:val="00F8067E"/>
    <w:rsid w:val="00F80D63"/>
    <w:rsid w:val="00F81A31"/>
    <w:rsid w:val="00F82B8C"/>
    <w:rsid w:val="00F84D5E"/>
    <w:rsid w:val="00F85B4A"/>
    <w:rsid w:val="00F8632C"/>
    <w:rsid w:val="00F86FDF"/>
    <w:rsid w:val="00F87337"/>
    <w:rsid w:val="00F87373"/>
    <w:rsid w:val="00F8748F"/>
    <w:rsid w:val="00F87B50"/>
    <w:rsid w:val="00F87DCD"/>
    <w:rsid w:val="00F9101B"/>
    <w:rsid w:val="00F91074"/>
    <w:rsid w:val="00F916D2"/>
    <w:rsid w:val="00F939F8"/>
    <w:rsid w:val="00F9401E"/>
    <w:rsid w:val="00F95372"/>
    <w:rsid w:val="00F96F8E"/>
    <w:rsid w:val="00F97047"/>
    <w:rsid w:val="00F971F2"/>
    <w:rsid w:val="00F97E44"/>
    <w:rsid w:val="00FA021F"/>
    <w:rsid w:val="00FA023E"/>
    <w:rsid w:val="00FA040E"/>
    <w:rsid w:val="00FA061B"/>
    <w:rsid w:val="00FA18BC"/>
    <w:rsid w:val="00FA2132"/>
    <w:rsid w:val="00FA3319"/>
    <w:rsid w:val="00FA33E4"/>
    <w:rsid w:val="00FA396F"/>
    <w:rsid w:val="00FA3B2E"/>
    <w:rsid w:val="00FA3DB1"/>
    <w:rsid w:val="00FA4878"/>
    <w:rsid w:val="00FA4D4D"/>
    <w:rsid w:val="00FA5380"/>
    <w:rsid w:val="00FA54BA"/>
    <w:rsid w:val="00FA54E6"/>
    <w:rsid w:val="00FA7333"/>
    <w:rsid w:val="00FA783C"/>
    <w:rsid w:val="00FA7DF4"/>
    <w:rsid w:val="00FB07BE"/>
    <w:rsid w:val="00FB1307"/>
    <w:rsid w:val="00FB3B2D"/>
    <w:rsid w:val="00FB4792"/>
    <w:rsid w:val="00FB50B7"/>
    <w:rsid w:val="00FB5A18"/>
    <w:rsid w:val="00FB5EDD"/>
    <w:rsid w:val="00FB69EB"/>
    <w:rsid w:val="00FC00B0"/>
    <w:rsid w:val="00FC00C3"/>
    <w:rsid w:val="00FC05AC"/>
    <w:rsid w:val="00FC1652"/>
    <w:rsid w:val="00FC1D4C"/>
    <w:rsid w:val="00FC2ADA"/>
    <w:rsid w:val="00FC3E17"/>
    <w:rsid w:val="00FC41FC"/>
    <w:rsid w:val="00FC4459"/>
    <w:rsid w:val="00FC4674"/>
    <w:rsid w:val="00FC47E0"/>
    <w:rsid w:val="00FC4894"/>
    <w:rsid w:val="00FC528A"/>
    <w:rsid w:val="00FC6566"/>
    <w:rsid w:val="00FC6980"/>
    <w:rsid w:val="00FC6D7E"/>
    <w:rsid w:val="00FC7361"/>
    <w:rsid w:val="00FC7608"/>
    <w:rsid w:val="00FC7B71"/>
    <w:rsid w:val="00FD033B"/>
    <w:rsid w:val="00FD14A5"/>
    <w:rsid w:val="00FD173F"/>
    <w:rsid w:val="00FD1D1D"/>
    <w:rsid w:val="00FD1F0A"/>
    <w:rsid w:val="00FD339C"/>
    <w:rsid w:val="00FD3AE8"/>
    <w:rsid w:val="00FD3C5E"/>
    <w:rsid w:val="00FD42F8"/>
    <w:rsid w:val="00FD4913"/>
    <w:rsid w:val="00FD4CD4"/>
    <w:rsid w:val="00FD4E89"/>
    <w:rsid w:val="00FD50CE"/>
    <w:rsid w:val="00FD5465"/>
    <w:rsid w:val="00FD6818"/>
    <w:rsid w:val="00FD7234"/>
    <w:rsid w:val="00FE0059"/>
    <w:rsid w:val="00FE02C9"/>
    <w:rsid w:val="00FE05DA"/>
    <w:rsid w:val="00FE1B91"/>
    <w:rsid w:val="00FE29C0"/>
    <w:rsid w:val="00FE3482"/>
    <w:rsid w:val="00FE39AD"/>
    <w:rsid w:val="00FE3EF2"/>
    <w:rsid w:val="00FE429D"/>
    <w:rsid w:val="00FE4916"/>
    <w:rsid w:val="00FE4F7D"/>
    <w:rsid w:val="00FE5B18"/>
    <w:rsid w:val="00FE6A2C"/>
    <w:rsid w:val="00FE75A1"/>
    <w:rsid w:val="00FF0691"/>
    <w:rsid w:val="00FF0DF3"/>
    <w:rsid w:val="00FF1401"/>
    <w:rsid w:val="00FF1809"/>
    <w:rsid w:val="00FF26E8"/>
    <w:rsid w:val="00FF2989"/>
    <w:rsid w:val="00FF2CF2"/>
    <w:rsid w:val="00FF47FE"/>
    <w:rsid w:val="00FF49E2"/>
    <w:rsid w:val="00FF5478"/>
    <w:rsid w:val="00FF5C69"/>
    <w:rsid w:val="00FF6C6C"/>
    <w:rsid w:val="00FF6D2D"/>
    <w:rsid w:val="00FF6D42"/>
    <w:rsid w:val="00FF706C"/>
    <w:rsid w:val="00FF7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E8A165"/>
  <w15:docId w15:val="{129354EC-14B7-4EDE-81E4-A4203F211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E4C"/>
    <w:pPr>
      <w:suppressAutoHyphens/>
      <w:autoSpaceDN w:val="0"/>
      <w:spacing w:before="60" w:after="120"/>
      <w:ind w:firstLine="567"/>
      <w:jc w:val="both"/>
      <w:textAlignment w:val="baseline"/>
    </w:pPr>
    <w:rPr>
      <w:rFonts w:ascii="Arial" w:eastAsia="Times New Roman" w:hAnsi="Arial"/>
      <w:szCs w:val="24"/>
      <w:lang w:val="lt-LT"/>
    </w:rPr>
  </w:style>
  <w:style w:type="paragraph" w:styleId="Heading1">
    <w:name w:val="heading 1"/>
    <w:basedOn w:val="Normal"/>
    <w:next w:val="Normal"/>
    <w:link w:val="Heading1Char"/>
    <w:qFormat/>
    <w:rsid w:val="00835C23"/>
    <w:pPr>
      <w:keepNext/>
      <w:keepLines/>
      <w:numPr>
        <w:numId w:val="3"/>
      </w:numPr>
      <w:spacing w:before="240" w:after="240"/>
      <w:jc w:val="left"/>
      <w:outlineLvl w:val="0"/>
    </w:pPr>
    <w:rPr>
      <w:b/>
      <w:bCs/>
      <w:caps/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912682"/>
    <w:pPr>
      <w:keepNext/>
      <w:keepLines/>
      <w:numPr>
        <w:ilvl w:val="1"/>
        <w:numId w:val="3"/>
      </w:numPr>
      <w:spacing w:before="240" w:after="240"/>
      <w:outlineLvl w:val="1"/>
    </w:pPr>
    <w:rPr>
      <w:b/>
      <w:bCs/>
      <w:caps/>
      <w:szCs w:val="26"/>
    </w:rPr>
  </w:style>
  <w:style w:type="paragraph" w:styleId="Heading3">
    <w:name w:val="heading 3"/>
    <w:basedOn w:val="Normal"/>
    <w:next w:val="Normal"/>
    <w:link w:val="Heading3Char"/>
    <w:qFormat/>
    <w:rsid w:val="00D1565E"/>
    <w:pPr>
      <w:keepNext/>
      <w:keepLines/>
      <w:numPr>
        <w:ilvl w:val="2"/>
        <w:numId w:val="3"/>
      </w:numPr>
      <w:spacing w:before="120"/>
      <w:jc w:val="left"/>
      <w:outlineLvl w:val="2"/>
    </w:pPr>
    <w:rPr>
      <w:b/>
      <w:bCs/>
      <w:caps/>
    </w:rPr>
  </w:style>
  <w:style w:type="paragraph" w:styleId="Heading4">
    <w:name w:val="heading 4"/>
    <w:basedOn w:val="Normal"/>
    <w:next w:val="Normal"/>
    <w:link w:val="Heading4Char"/>
    <w:qFormat/>
    <w:rsid w:val="00903E39"/>
    <w:pPr>
      <w:keepNext/>
      <w:keepLines/>
      <w:numPr>
        <w:ilvl w:val="3"/>
        <w:numId w:val="3"/>
      </w:numPr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rsid w:val="00903E39"/>
    <w:pPr>
      <w:keepNext/>
      <w:keepLines/>
      <w:numPr>
        <w:ilvl w:val="4"/>
        <w:numId w:val="3"/>
      </w:numPr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qFormat/>
    <w:rsid w:val="00903E39"/>
    <w:pPr>
      <w:keepNext/>
      <w:keepLines/>
      <w:numPr>
        <w:ilvl w:val="5"/>
        <w:numId w:val="3"/>
      </w:numPr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qFormat/>
    <w:rsid w:val="00903E39"/>
    <w:pPr>
      <w:keepNext/>
      <w:keepLines/>
      <w:numPr>
        <w:ilvl w:val="6"/>
        <w:numId w:val="3"/>
      </w:numPr>
      <w:spacing w:before="20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rsid w:val="00903E39"/>
    <w:pPr>
      <w:keepNext/>
      <w:keepLines/>
      <w:numPr>
        <w:ilvl w:val="7"/>
        <w:numId w:val="3"/>
      </w:numPr>
      <w:spacing w:before="200"/>
      <w:outlineLvl w:val="7"/>
    </w:pPr>
    <w:rPr>
      <w:rFonts w:ascii="Cambria" w:hAnsi="Cambria"/>
      <w:color w:val="404040"/>
      <w:szCs w:val="20"/>
    </w:rPr>
  </w:style>
  <w:style w:type="paragraph" w:styleId="Heading9">
    <w:name w:val="heading 9"/>
    <w:basedOn w:val="Normal"/>
    <w:next w:val="Normal"/>
    <w:link w:val="Heading9Char"/>
    <w:qFormat/>
    <w:rsid w:val="00903E39"/>
    <w:pPr>
      <w:keepNext/>
      <w:keepLines/>
      <w:numPr>
        <w:ilvl w:val="8"/>
        <w:numId w:val="3"/>
      </w:numPr>
      <w:spacing w:before="200"/>
      <w:outlineLvl w:val="8"/>
    </w:pPr>
    <w:rPr>
      <w:rFonts w:ascii="Cambria" w:hAnsi="Cambria"/>
      <w:i/>
      <w:iCs/>
      <w:color w:val="4040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rsid w:val="00903E39"/>
    <w:pPr>
      <w:numPr>
        <w:numId w:val="5"/>
      </w:numPr>
    </w:pPr>
  </w:style>
  <w:style w:type="character" w:customStyle="1" w:styleId="Antrat1Diagrama">
    <w:name w:val="Antraštė 1 Diagrama"/>
    <w:rsid w:val="00903E39"/>
    <w:rPr>
      <w:rFonts w:ascii="Times New Roman" w:eastAsia="Times New Roman" w:hAnsi="Times New Roman"/>
      <w:b/>
      <w:bCs/>
      <w:caps/>
      <w:sz w:val="22"/>
      <w:szCs w:val="28"/>
      <w:lang w:eastAsia="en-US"/>
    </w:rPr>
  </w:style>
  <w:style w:type="character" w:customStyle="1" w:styleId="Antrat2Diagrama">
    <w:name w:val="Antraštė 2 Diagrama"/>
    <w:rsid w:val="00903E39"/>
    <w:rPr>
      <w:rFonts w:ascii="Times New Roman" w:eastAsia="Times New Roman" w:hAnsi="Times New Roman"/>
      <w:b/>
      <w:bCs/>
      <w:sz w:val="22"/>
      <w:szCs w:val="26"/>
      <w:u w:val="single"/>
      <w:lang w:eastAsia="en-US"/>
    </w:rPr>
  </w:style>
  <w:style w:type="paragraph" w:styleId="NoSpacing">
    <w:name w:val="No Spacing"/>
    <w:rsid w:val="00903E39"/>
    <w:pPr>
      <w:suppressAutoHyphens/>
      <w:autoSpaceDN w:val="0"/>
      <w:jc w:val="both"/>
      <w:textAlignment w:val="baseline"/>
    </w:pPr>
    <w:rPr>
      <w:rFonts w:ascii="Times New Roman" w:hAnsi="Times New Roman"/>
      <w:sz w:val="22"/>
      <w:szCs w:val="22"/>
      <w:lang w:val="lt-LT"/>
    </w:rPr>
  </w:style>
  <w:style w:type="character" w:customStyle="1" w:styleId="Antrat3Diagrama">
    <w:name w:val="Antraštė 3 Diagrama"/>
    <w:rsid w:val="00903E39"/>
    <w:rPr>
      <w:rFonts w:ascii="Times New Roman" w:eastAsia="Times New Roman" w:hAnsi="Times New Roman"/>
      <w:b/>
      <w:bCs/>
      <w:i/>
      <w:sz w:val="22"/>
      <w:szCs w:val="24"/>
      <w:lang w:eastAsia="en-US"/>
    </w:rPr>
  </w:style>
  <w:style w:type="character" w:customStyle="1" w:styleId="Antrat4Diagrama">
    <w:name w:val="Antraštė 4 Diagrama"/>
    <w:rsid w:val="00903E39"/>
    <w:rPr>
      <w:rFonts w:ascii="Cambria" w:eastAsia="Times New Roman" w:hAnsi="Cambria"/>
      <w:b/>
      <w:bCs/>
      <w:i/>
      <w:iCs/>
      <w:color w:val="4F81BD"/>
      <w:sz w:val="22"/>
      <w:szCs w:val="24"/>
      <w:lang w:eastAsia="en-US"/>
    </w:rPr>
  </w:style>
  <w:style w:type="character" w:customStyle="1" w:styleId="Antrat5Diagrama">
    <w:name w:val="Antraštė 5 Diagrama"/>
    <w:rsid w:val="00903E39"/>
    <w:rPr>
      <w:rFonts w:ascii="Cambria" w:eastAsia="Times New Roman" w:hAnsi="Cambria"/>
      <w:color w:val="243F60"/>
      <w:sz w:val="22"/>
      <w:szCs w:val="24"/>
      <w:lang w:eastAsia="en-US"/>
    </w:rPr>
  </w:style>
  <w:style w:type="character" w:customStyle="1" w:styleId="Antrat6Diagrama">
    <w:name w:val="Antraštė 6 Diagrama"/>
    <w:rsid w:val="00903E39"/>
    <w:rPr>
      <w:rFonts w:ascii="Cambria" w:eastAsia="Times New Roman" w:hAnsi="Cambria"/>
      <w:i/>
      <w:iCs/>
      <w:color w:val="243F60"/>
      <w:sz w:val="22"/>
      <w:szCs w:val="24"/>
      <w:lang w:eastAsia="en-US"/>
    </w:rPr>
  </w:style>
  <w:style w:type="character" w:customStyle="1" w:styleId="Antrat7Diagrama">
    <w:name w:val="Antraštė 7 Diagrama"/>
    <w:rsid w:val="00903E39"/>
    <w:rPr>
      <w:rFonts w:ascii="Cambria" w:eastAsia="Times New Roman" w:hAnsi="Cambria"/>
      <w:i/>
      <w:iCs/>
      <w:color w:val="404040"/>
      <w:sz w:val="22"/>
      <w:szCs w:val="24"/>
      <w:lang w:eastAsia="en-US"/>
    </w:rPr>
  </w:style>
  <w:style w:type="character" w:customStyle="1" w:styleId="Antrat8Diagrama">
    <w:name w:val="Antraštė 8 Diagrama"/>
    <w:rsid w:val="00903E39"/>
    <w:rPr>
      <w:rFonts w:ascii="Cambria" w:eastAsia="Times New Roman" w:hAnsi="Cambria"/>
      <w:color w:val="404040"/>
      <w:lang w:eastAsia="en-US"/>
    </w:rPr>
  </w:style>
  <w:style w:type="character" w:customStyle="1" w:styleId="Antrat9Diagrama">
    <w:name w:val="Antraštė 9 Diagrama"/>
    <w:rsid w:val="00903E39"/>
    <w:rPr>
      <w:rFonts w:ascii="Cambria" w:eastAsia="Times New Roman" w:hAnsi="Cambria"/>
      <w:i/>
      <w:iCs/>
      <w:color w:val="404040"/>
      <w:lang w:eastAsia="en-US"/>
    </w:rPr>
  </w:style>
  <w:style w:type="paragraph" w:styleId="Header">
    <w:name w:val="header"/>
    <w:aliases w:val="Blanko antraste,HEADER_EN"/>
    <w:basedOn w:val="Normal"/>
    <w:link w:val="Head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AntratsDiagrama">
    <w:name w:val="Antraštės Diagrama"/>
    <w:uiPriority w:val="99"/>
    <w:rsid w:val="00903E39"/>
    <w:rPr>
      <w:rFonts w:ascii="Times New Roman" w:hAnsi="Times New Roman"/>
    </w:rPr>
  </w:style>
  <w:style w:type="paragraph" w:styleId="Footer">
    <w:name w:val="footer"/>
    <w:aliases w:val="Char Char"/>
    <w:basedOn w:val="Normal"/>
    <w:link w:val="FooterChar"/>
    <w:uiPriority w:val="99"/>
    <w:rsid w:val="00903E39"/>
    <w:pPr>
      <w:tabs>
        <w:tab w:val="center" w:pos="4819"/>
        <w:tab w:val="right" w:pos="9638"/>
      </w:tabs>
    </w:pPr>
    <w:rPr>
      <w:rFonts w:eastAsia="Calibri"/>
      <w:szCs w:val="20"/>
    </w:rPr>
  </w:style>
  <w:style w:type="character" w:customStyle="1" w:styleId="PoratDiagrama">
    <w:name w:val="Poraštė Diagrama"/>
    <w:uiPriority w:val="99"/>
    <w:rsid w:val="00903E39"/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rsid w:val="00903E39"/>
    <w:rPr>
      <w:rFonts w:ascii="Tahoma" w:eastAsia="Calibri" w:hAnsi="Tahoma"/>
      <w:sz w:val="16"/>
      <w:szCs w:val="16"/>
    </w:rPr>
  </w:style>
  <w:style w:type="character" w:customStyle="1" w:styleId="DebesliotekstasDiagrama">
    <w:name w:val="Debesėlio tekstas Diagrama"/>
    <w:rsid w:val="00903E39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903E39"/>
  </w:style>
  <w:style w:type="paragraph" w:styleId="BodyTextIndent">
    <w:name w:val="Body Text Indent"/>
    <w:basedOn w:val="Normal"/>
    <w:link w:val="BodyTextIndentChar"/>
    <w:uiPriority w:val="99"/>
    <w:rsid w:val="00903E39"/>
    <w:pPr>
      <w:ind w:left="360"/>
    </w:pPr>
    <w:rPr>
      <w:sz w:val="24"/>
      <w:szCs w:val="20"/>
    </w:rPr>
  </w:style>
  <w:style w:type="character" w:customStyle="1" w:styleId="PagrindiniotekstotraukaDiagrama">
    <w:name w:val="Pagrindinio teksto įtrauka Diagrama"/>
    <w:rsid w:val="00903E39"/>
    <w:rPr>
      <w:rFonts w:ascii="Times New Roman" w:eastAsia="Times New Roman" w:hAnsi="Times New Roman"/>
      <w:sz w:val="24"/>
      <w:lang w:eastAsia="en-US"/>
    </w:rPr>
  </w:style>
  <w:style w:type="paragraph" w:styleId="BodyText">
    <w:name w:val="Body Text"/>
    <w:basedOn w:val="Normal"/>
    <w:link w:val="BodyTextChar"/>
    <w:uiPriority w:val="99"/>
    <w:rsid w:val="00903E39"/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903E39"/>
    <w:pPr>
      <w:ind w:left="1296"/>
    </w:pPr>
  </w:style>
  <w:style w:type="paragraph" w:customStyle="1" w:styleId="Hyperlink1">
    <w:name w:val="Hyperlink1"/>
    <w:rsid w:val="00903E39"/>
    <w:pPr>
      <w:suppressAutoHyphens/>
      <w:autoSpaceDE w:val="0"/>
      <w:autoSpaceDN w:val="0"/>
      <w:ind w:firstLine="312"/>
      <w:jc w:val="both"/>
      <w:textAlignment w:val="baseline"/>
    </w:pPr>
    <w:rPr>
      <w:rFonts w:ascii="TimesLT" w:eastAsia="Times New Roman" w:hAnsi="TimesLT"/>
    </w:rPr>
  </w:style>
  <w:style w:type="character" w:customStyle="1" w:styleId="PagrindinistekstasDiagrama">
    <w:name w:val="Pagrindinis tekstas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2">
    <w:name w:val="Body Text Indent 2"/>
    <w:basedOn w:val="Normal"/>
    <w:link w:val="BodyTextIndent2Char"/>
    <w:rsid w:val="00903E39"/>
    <w:pPr>
      <w:spacing w:line="480" w:lineRule="auto"/>
      <w:ind w:left="283"/>
    </w:pPr>
  </w:style>
  <w:style w:type="character" w:customStyle="1" w:styleId="Pagrindiniotekstotrauka2Diagrama">
    <w:name w:val="Pagrindinio teksto įtrauka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903E39"/>
    <w:pPr>
      <w:ind w:left="283"/>
      <w:jc w:val="left"/>
    </w:pPr>
    <w:rPr>
      <w:sz w:val="16"/>
      <w:szCs w:val="16"/>
    </w:rPr>
  </w:style>
  <w:style w:type="character" w:customStyle="1" w:styleId="Pagrindiniotekstotrauka3Diagrama">
    <w:name w:val="Pagrindinio teksto įtrauka 3 Diagrama"/>
    <w:rsid w:val="00903E39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WW-BodyText2">
    <w:name w:val="WW-Body Text 2"/>
    <w:basedOn w:val="Normal"/>
    <w:rsid w:val="00903E39"/>
    <w:pPr>
      <w:spacing w:line="480" w:lineRule="auto"/>
      <w:jc w:val="left"/>
    </w:pPr>
    <w:rPr>
      <w:sz w:val="24"/>
      <w:szCs w:val="20"/>
      <w:lang w:eastAsia="ar-SA"/>
    </w:rPr>
  </w:style>
  <w:style w:type="paragraph" w:styleId="List">
    <w:name w:val="List"/>
    <w:basedOn w:val="Normal"/>
    <w:rsid w:val="00903E39"/>
    <w:pPr>
      <w:jc w:val="left"/>
    </w:pPr>
    <w:rPr>
      <w:sz w:val="24"/>
      <w:szCs w:val="20"/>
      <w:lang w:eastAsia="ar-SA"/>
    </w:rPr>
  </w:style>
  <w:style w:type="paragraph" w:customStyle="1" w:styleId="Normal1">
    <w:name w:val="Normal1"/>
    <w:basedOn w:val="Normal"/>
    <w:rsid w:val="00903E39"/>
    <w:pPr>
      <w:widowControl w:val="0"/>
      <w:autoSpaceDE w:val="0"/>
      <w:jc w:val="left"/>
    </w:pPr>
    <w:rPr>
      <w:rFonts w:eastAsia="Arial Unicode MS" w:cs="Tahoma"/>
      <w:sz w:val="24"/>
      <w:szCs w:val="20"/>
    </w:rPr>
  </w:style>
  <w:style w:type="paragraph" w:customStyle="1" w:styleId="Punktai">
    <w:name w:val="Punktai"/>
    <w:basedOn w:val="Normal"/>
    <w:rsid w:val="00BF760F"/>
    <w:pPr>
      <w:numPr>
        <w:numId w:val="1"/>
      </w:numPr>
    </w:pPr>
  </w:style>
  <w:style w:type="paragraph" w:customStyle="1" w:styleId="Lenteles">
    <w:name w:val="Lenteles"/>
    <w:basedOn w:val="Normal"/>
    <w:link w:val="LentelesDiagrama"/>
    <w:qFormat/>
    <w:rsid w:val="00D7175C"/>
    <w:pPr>
      <w:spacing w:before="0" w:after="0"/>
      <w:ind w:firstLine="0"/>
      <w:jc w:val="center"/>
    </w:pPr>
    <w:rPr>
      <w:szCs w:val="16"/>
    </w:rPr>
  </w:style>
  <w:style w:type="paragraph" w:customStyle="1" w:styleId="CharCharDiagramaDiagramaCharCharCharCharChar6Char">
    <w:name w:val="Char Char Diagrama Diagrama Char Char Char Char Char6 Char"/>
    <w:basedOn w:val="Normal"/>
    <w:rsid w:val="00903E39"/>
    <w:pPr>
      <w:widowControl w:val="0"/>
      <w:spacing w:after="160" w:line="240" w:lineRule="exact"/>
      <w:ind w:firstLine="0"/>
    </w:pPr>
    <w:rPr>
      <w:rFonts w:ascii="Tahoma" w:hAnsi="Tahoma" w:cs="Tahoma"/>
      <w:szCs w:val="20"/>
      <w:lang w:val="en-US" w:eastAsia="lt-LT"/>
    </w:rPr>
  </w:style>
  <w:style w:type="paragraph" w:styleId="BodyText2">
    <w:name w:val="Body Text 2"/>
    <w:basedOn w:val="Normal"/>
    <w:link w:val="BodyText2Char"/>
    <w:uiPriority w:val="99"/>
    <w:rsid w:val="00903E39"/>
    <w:pPr>
      <w:spacing w:line="480" w:lineRule="auto"/>
    </w:pPr>
  </w:style>
  <w:style w:type="character" w:customStyle="1" w:styleId="Pagrindinistekstas2Diagrama">
    <w:name w:val="Pagrindinis tekstas 2 Diagrama"/>
    <w:rsid w:val="00903E39"/>
    <w:rPr>
      <w:rFonts w:ascii="Times New Roman" w:eastAsia="Times New Roman" w:hAnsi="Times New Roman"/>
      <w:sz w:val="22"/>
      <w:szCs w:val="24"/>
      <w:lang w:eastAsia="en-US"/>
    </w:rPr>
  </w:style>
  <w:style w:type="paragraph" w:styleId="NormalWeb">
    <w:name w:val="Normal (Web)"/>
    <w:basedOn w:val="Normal"/>
    <w:uiPriority w:val="99"/>
    <w:rsid w:val="00903E39"/>
    <w:pPr>
      <w:spacing w:before="100" w:after="100"/>
      <w:ind w:firstLine="0"/>
      <w:jc w:val="left"/>
    </w:pPr>
    <w:rPr>
      <w:sz w:val="24"/>
      <w:lang w:eastAsia="lt-LT"/>
    </w:rPr>
  </w:style>
  <w:style w:type="paragraph" w:customStyle="1" w:styleId="CentrBold">
    <w:name w:val="CentrBold"/>
    <w:rsid w:val="00903E39"/>
    <w:pPr>
      <w:suppressAutoHyphens/>
      <w:autoSpaceDN w:val="0"/>
      <w:jc w:val="center"/>
      <w:textAlignment w:val="baseline"/>
    </w:pPr>
    <w:rPr>
      <w:rFonts w:ascii="TimesLT" w:eastAsia="Times New Roman" w:hAnsi="TimesLT"/>
      <w:b/>
      <w:caps/>
    </w:rPr>
  </w:style>
  <w:style w:type="paragraph" w:customStyle="1" w:styleId="BasicParagraph">
    <w:name w:val="[Basic Paragraph]"/>
    <w:basedOn w:val="Normal"/>
    <w:link w:val="BasicParagraphChar"/>
    <w:rsid w:val="00903E39"/>
    <w:pPr>
      <w:autoSpaceDE w:val="0"/>
      <w:spacing w:line="288" w:lineRule="auto"/>
      <w:ind w:firstLine="0"/>
      <w:jc w:val="left"/>
      <w:textAlignment w:val="center"/>
    </w:pPr>
    <w:rPr>
      <w:color w:val="000000"/>
      <w:sz w:val="24"/>
    </w:rPr>
  </w:style>
  <w:style w:type="character" w:customStyle="1" w:styleId="BodytextChar0">
    <w:name w:val="Body text Char"/>
    <w:rsid w:val="00903E39"/>
    <w:rPr>
      <w:rFonts w:ascii="TimesLT" w:eastAsia="Times New Roman" w:hAnsi="TimesLT"/>
      <w:color w:val="000000"/>
      <w:lang w:val="en-GB" w:eastAsia="en-US" w:bidi="ar-SA"/>
    </w:rPr>
  </w:style>
  <w:style w:type="paragraph" w:styleId="BlockText">
    <w:name w:val="Block Text"/>
    <w:basedOn w:val="Normal"/>
    <w:rsid w:val="00903E39"/>
    <w:pPr>
      <w:ind w:left="720" w:right="-180" w:firstLine="0"/>
      <w:jc w:val="left"/>
    </w:pPr>
    <w:rPr>
      <w:b/>
      <w:bCs/>
    </w:rPr>
  </w:style>
  <w:style w:type="character" w:styleId="Hyperlink">
    <w:name w:val="Hyperlink"/>
    <w:uiPriority w:val="99"/>
    <w:rsid w:val="00903E39"/>
    <w:rPr>
      <w:color w:val="0563C1"/>
      <w:u w:val="single"/>
    </w:rPr>
  </w:style>
  <w:style w:type="character" w:styleId="BookTitle">
    <w:name w:val="Book Title"/>
    <w:uiPriority w:val="33"/>
    <w:rsid w:val="00570E26"/>
    <w:rPr>
      <w:b/>
      <w:bCs/>
      <w:i/>
      <w:iCs/>
      <w:spacing w:val="5"/>
    </w:rPr>
  </w:style>
  <w:style w:type="character" w:styleId="IntenseReference">
    <w:name w:val="Intense Reference"/>
    <w:uiPriority w:val="32"/>
    <w:qFormat/>
    <w:rsid w:val="004946B9"/>
    <w:rPr>
      <w:b/>
      <w:bCs/>
      <w:smallCaps/>
      <w:color w:val="5B9BD5"/>
      <w:spacing w:val="5"/>
    </w:rPr>
  </w:style>
  <w:style w:type="paragraph" w:customStyle="1" w:styleId="PAV">
    <w:name w:val="PAV"/>
    <w:basedOn w:val="Normal"/>
    <w:rsid w:val="00C507EF"/>
    <w:pPr>
      <w:spacing w:before="120"/>
      <w:ind w:firstLine="0"/>
      <w:jc w:val="center"/>
    </w:pPr>
    <w:rPr>
      <w:i/>
      <w:sz w:val="16"/>
    </w:rPr>
  </w:style>
  <w:style w:type="paragraph" w:customStyle="1" w:styleId="TableContents">
    <w:name w:val="Table Contents"/>
    <w:basedOn w:val="Normal"/>
    <w:rsid w:val="00AA5354"/>
    <w:pPr>
      <w:suppressLineNumbers/>
      <w:autoSpaceDN/>
      <w:spacing w:line="360" w:lineRule="auto"/>
      <w:jc w:val="left"/>
      <w:textAlignment w:val="auto"/>
    </w:pPr>
    <w:rPr>
      <w:rFonts w:ascii="Times New Roman" w:eastAsia="SimSun" w:hAnsi="Times New Roman" w:cs="Mangal"/>
      <w:kern w:val="1"/>
      <w:sz w:val="24"/>
      <w:lang w:eastAsia="hi-IN" w:bidi="hi-IN"/>
    </w:rPr>
  </w:style>
  <w:style w:type="paragraph" w:styleId="TOC1">
    <w:name w:val="toc 1"/>
    <w:basedOn w:val="Normal"/>
    <w:next w:val="Normal"/>
    <w:autoRedefine/>
    <w:uiPriority w:val="39"/>
    <w:unhideWhenUsed/>
    <w:rsid w:val="007A3B2D"/>
    <w:pPr>
      <w:tabs>
        <w:tab w:val="left" w:pos="1100"/>
        <w:tab w:val="right" w:leader="hyphen" w:pos="9685"/>
      </w:tabs>
      <w:ind w:left="220"/>
    </w:pPr>
  </w:style>
  <w:style w:type="paragraph" w:styleId="TOC2">
    <w:name w:val="toc 2"/>
    <w:basedOn w:val="Normal"/>
    <w:next w:val="Normal"/>
    <w:autoRedefine/>
    <w:uiPriority w:val="39"/>
    <w:unhideWhenUsed/>
    <w:rsid w:val="00AA5354"/>
    <w:pPr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AA5354"/>
    <w:pPr>
      <w:ind w:left="440"/>
    </w:pPr>
  </w:style>
  <w:style w:type="table" w:styleId="TableGrid">
    <w:name w:val="Table Grid"/>
    <w:basedOn w:val="TableNormal"/>
    <w:uiPriority w:val="39"/>
    <w:rsid w:val="00730C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PASTRAIPOSANTRAT2">
    <w:name w:val="3_PASTRAIPOS ANTRAŠTĖ2"/>
    <w:basedOn w:val="Normal"/>
    <w:link w:val="3PASTRAIPOSANTRAT2Char"/>
    <w:qFormat/>
    <w:rsid w:val="00F52800"/>
    <w:pPr>
      <w:numPr>
        <w:numId w:val="2"/>
      </w:numPr>
      <w:suppressAutoHyphens w:val="0"/>
      <w:autoSpaceDN/>
      <w:textAlignment w:val="auto"/>
    </w:pPr>
    <w:rPr>
      <w:rFonts w:cs="Arial"/>
      <w:b/>
      <w:noProof/>
      <w:szCs w:val="20"/>
    </w:rPr>
  </w:style>
  <w:style w:type="character" w:customStyle="1" w:styleId="3PASTRAIPOSANTRAT2Char">
    <w:name w:val="3_PASTRAIPOS ANTRAŠTĖ2 Char"/>
    <w:link w:val="3PASTRAIPOSANTRAT2"/>
    <w:rsid w:val="00F52800"/>
    <w:rPr>
      <w:rFonts w:ascii="Arial" w:eastAsia="Times New Roman" w:hAnsi="Arial" w:cs="Arial"/>
      <w:b/>
      <w:noProof/>
      <w:lang w:val="lt-LT"/>
    </w:rPr>
  </w:style>
  <w:style w:type="paragraph" w:customStyle="1" w:styleId="Lenteles2">
    <w:name w:val="Lenteles 2"/>
    <w:basedOn w:val="Lenteles"/>
    <w:next w:val="BasicParagraph"/>
    <w:qFormat/>
    <w:rsid w:val="009D48B4"/>
    <w:pPr>
      <w:spacing w:line="276" w:lineRule="auto"/>
    </w:pPr>
    <w:rPr>
      <w:rFonts w:cs="Arial"/>
      <w:sz w:val="16"/>
      <w:szCs w:val="14"/>
    </w:rPr>
  </w:style>
  <w:style w:type="character" w:customStyle="1" w:styleId="LentelesDiagrama">
    <w:name w:val="Lenteles Diagrama"/>
    <w:link w:val="Lenteles"/>
    <w:rsid w:val="00D7175C"/>
    <w:rPr>
      <w:rFonts w:ascii="Arial" w:eastAsia="Times New Roman" w:hAnsi="Arial"/>
      <w:szCs w:val="16"/>
      <w:lang w:eastAsia="en-US"/>
    </w:rPr>
  </w:style>
  <w:style w:type="character" w:customStyle="1" w:styleId="StandardChar">
    <w:name w:val="Standard Char"/>
    <w:link w:val="Standard"/>
    <w:rsid w:val="00C507EF"/>
    <w:rPr>
      <w:rFonts w:eastAsia="Times New Roman"/>
      <w:kern w:val="3"/>
      <w:sz w:val="24"/>
      <w:lang w:eastAsia="zh-CN"/>
    </w:rPr>
  </w:style>
  <w:style w:type="paragraph" w:customStyle="1" w:styleId="Standard">
    <w:name w:val="Standard"/>
    <w:link w:val="StandardChar"/>
    <w:rsid w:val="00C507EF"/>
    <w:pPr>
      <w:suppressAutoHyphens/>
      <w:autoSpaceDN w:val="0"/>
      <w:textAlignment w:val="baseline"/>
    </w:pPr>
    <w:rPr>
      <w:rFonts w:eastAsia="Times New Roman"/>
      <w:kern w:val="3"/>
      <w:sz w:val="24"/>
      <w:lang w:val="lt-LT" w:eastAsia="zh-CN"/>
    </w:rPr>
  </w:style>
  <w:style w:type="character" w:styleId="LineNumber">
    <w:name w:val="line number"/>
    <w:basedOn w:val="DefaultParagraphFont"/>
    <w:uiPriority w:val="99"/>
    <w:semiHidden/>
    <w:unhideWhenUsed/>
    <w:rsid w:val="00A46CBE"/>
  </w:style>
  <w:style w:type="paragraph" w:customStyle="1" w:styleId="Bullets">
    <w:name w:val="Bullets"/>
    <w:basedOn w:val="Normal"/>
    <w:autoRedefine/>
    <w:rsid w:val="004443DB"/>
    <w:pPr>
      <w:tabs>
        <w:tab w:val="left" w:pos="0"/>
      </w:tabs>
      <w:suppressAutoHyphens w:val="0"/>
      <w:autoSpaceDN/>
      <w:spacing w:before="120" w:after="0"/>
      <w:ind w:left="432" w:hanging="432"/>
      <w:jc w:val="left"/>
      <w:textAlignment w:val="auto"/>
    </w:pPr>
    <w:rPr>
      <w:rFonts w:cs="Tahoma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CD4E93"/>
    <w:rPr>
      <w:color w:val="808080"/>
    </w:rPr>
  </w:style>
  <w:style w:type="numbering" w:customStyle="1" w:styleId="LFO2">
    <w:name w:val="LFO2"/>
    <w:basedOn w:val="NoList"/>
    <w:rsid w:val="00903E39"/>
    <w:pPr>
      <w:numPr>
        <w:numId w:val="1"/>
      </w:numPr>
    </w:pPr>
  </w:style>
  <w:style w:type="paragraph" w:styleId="Bibliography">
    <w:name w:val="Bibliography"/>
    <w:basedOn w:val="Normal"/>
    <w:next w:val="Normal"/>
    <w:uiPriority w:val="37"/>
    <w:semiHidden/>
    <w:unhideWhenUsed/>
    <w:rsid w:val="009C7416"/>
  </w:style>
  <w:style w:type="paragraph" w:styleId="BodyText3">
    <w:name w:val="Body Text 3"/>
    <w:basedOn w:val="Normal"/>
    <w:link w:val="BodyText3Char"/>
    <w:uiPriority w:val="99"/>
    <w:semiHidden/>
    <w:unhideWhenUsed/>
    <w:rsid w:val="009C7416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C7416"/>
    <w:rPr>
      <w:rFonts w:ascii="Arial" w:eastAsia="Times New Roman" w:hAnsi="Arial"/>
      <w:sz w:val="16"/>
      <w:szCs w:val="16"/>
      <w:lang w:val="lt-LT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C7416"/>
    <w:pPr>
      <w:spacing w:after="60"/>
      <w:ind w:firstLine="360"/>
    </w:pPr>
  </w:style>
  <w:style w:type="character" w:customStyle="1" w:styleId="BodyTextChar">
    <w:name w:val="Body Text Char"/>
    <w:basedOn w:val="DefaultParagraphFont"/>
    <w:link w:val="BodyText"/>
    <w:uiPriority w:val="99"/>
    <w:rsid w:val="009C7416"/>
    <w:rPr>
      <w:rFonts w:ascii="Arial" w:eastAsia="Times New Roman" w:hAnsi="Arial"/>
      <w:szCs w:val="24"/>
      <w:lang w:val="lt-LT"/>
    </w:rPr>
  </w:style>
  <w:style w:type="character" w:customStyle="1" w:styleId="BodyTextFirstIndentChar">
    <w:name w:val="Body Text First Indent Char"/>
    <w:basedOn w:val="BodyTextChar"/>
    <w:link w:val="BodyTextFirstIndent"/>
    <w:rsid w:val="009C7416"/>
    <w:rPr>
      <w:rFonts w:ascii="Arial" w:eastAsia="Times New Roman" w:hAnsi="Arial"/>
      <w:szCs w:val="24"/>
      <w:lang w:val="lt-LT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C7416"/>
    <w:pPr>
      <w:ind w:firstLine="360"/>
    </w:pPr>
    <w:rPr>
      <w:sz w:val="20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C7416"/>
    <w:rPr>
      <w:rFonts w:ascii="Arial" w:eastAsia="Times New Roman" w:hAnsi="Arial"/>
      <w:sz w:val="24"/>
      <w:lang w:val="lt-LT"/>
    </w:rPr>
  </w:style>
  <w:style w:type="character" w:customStyle="1" w:styleId="BodyTextFirstIndent2Char">
    <w:name w:val="Body Text First Indent 2 Char"/>
    <w:basedOn w:val="BodyTextIndentChar"/>
    <w:link w:val="BodyTextFirstIndent2"/>
    <w:rsid w:val="009C7416"/>
    <w:rPr>
      <w:rFonts w:ascii="Arial" w:eastAsia="Times New Roman" w:hAnsi="Arial"/>
      <w:sz w:val="24"/>
      <w:lang w:val="lt-LT"/>
    </w:rPr>
  </w:style>
  <w:style w:type="paragraph" w:styleId="Caption">
    <w:name w:val="caption"/>
    <w:aliases w:val="Beschriftung-eng,Beschriftung-dt-Abbildung,pav.,Table caption,paveikslas,Paveikslo pavadinimas,table."/>
    <w:basedOn w:val="Normal"/>
    <w:next w:val="Normal"/>
    <w:link w:val="CaptionChar"/>
    <w:unhideWhenUsed/>
    <w:qFormat/>
    <w:rsid w:val="009C7416"/>
    <w:pPr>
      <w:spacing w:before="0" w:after="200"/>
    </w:pPr>
    <w:rPr>
      <w:b/>
      <w:bCs/>
      <w:color w:val="DDDDDD" w:themeColor="accent1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CommentText">
    <w:name w:val="annotation text"/>
    <w:basedOn w:val="Normal"/>
    <w:link w:val="CommentTextChar"/>
    <w:unhideWhenUsed/>
    <w:rsid w:val="009C7416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9C7416"/>
    <w:rPr>
      <w:rFonts w:ascii="Arial" w:eastAsia="Times New Roman" w:hAnsi="Arial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74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7416"/>
    <w:rPr>
      <w:rFonts w:ascii="Arial" w:eastAsia="Times New Roman" w:hAnsi="Arial"/>
      <w:b/>
      <w:bCs/>
      <w:lang w:val="lt-LT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C7416"/>
  </w:style>
  <w:style w:type="character" w:customStyle="1" w:styleId="DateChar">
    <w:name w:val="Date Char"/>
    <w:basedOn w:val="DefaultParagraphFont"/>
    <w:link w:val="Dat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C741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C7416"/>
    <w:rPr>
      <w:rFonts w:ascii="Tahoma" w:eastAsia="Times New Roman" w:hAnsi="Tahoma" w:cs="Tahoma"/>
      <w:sz w:val="16"/>
      <w:szCs w:val="16"/>
      <w:lang w:val="lt-LT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C7416"/>
    <w:pPr>
      <w:spacing w:before="0"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EnvelopeAddress">
    <w:name w:val="envelope address"/>
    <w:basedOn w:val="Normal"/>
    <w:uiPriority w:val="99"/>
    <w:semiHidden/>
    <w:unhideWhenUsed/>
    <w:rsid w:val="009C7416"/>
    <w:pPr>
      <w:framePr w:w="7920" w:h="1980" w:hRule="exact" w:hSpace="180" w:wrap="auto" w:hAnchor="page" w:xAlign="center" w:yAlign="bottom"/>
      <w:spacing w:before="0" w:after="0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9C7416"/>
    <w:pPr>
      <w:spacing w:before="0" w:after="0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C7416"/>
    <w:pPr>
      <w:spacing w:before="0"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7416"/>
    <w:rPr>
      <w:rFonts w:ascii="Arial" w:eastAsia="Times New Roman" w:hAnsi="Arial"/>
      <w:lang w:val="lt-L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C7416"/>
    <w:pPr>
      <w:spacing w:before="0"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C7416"/>
    <w:rPr>
      <w:rFonts w:ascii="Arial" w:eastAsia="Times New Roman" w:hAnsi="Arial"/>
      <w:i/>
      <w:iCs/>
      <w:szCs w:val="24"/>
      <w:lang w:val="lt-L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7416"/>
    <w:pPr>
      <w:spacing w:before="0" w:after="0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C7416"/>
    <w:pPr>
      <w:spacing w:before="0" w:after="0"/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C7416"/>
    <w:pPr>
      <w:spacing w:before="0" w:after="0"/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C7416"/>
    <w:pPr>
      <w:spacing w:before="0" w:after="0"/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C7416"/>
    <w:pPr>
      <w:spacing w:before="0" w:after="0"/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C7416"/>
    <w:pPr>
      <w:spacing w:before="0" w:after="0"/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C7416"/>
    <w:pPr>
      <w:spacing w:before="0" w:after="0"/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C7416"/>
    <w:pPr>
      <w:spacing w:before="0" w:after="0"/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C7416"/>
    <w:pPr>
      <w:spacing w:before="0" w:after="0"/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C7416"/>
    <w:pPr>
      <w:spacing w:before="0"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C741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7416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7416"/>
    <w:rPr>
      <w:rFonts w:ascii="Arial" w:eastAsia="Times New Roman" w:hAnsi="Arial"/>
      <w:b/>
      <w:bCs/>
      <w:i/>
      <w:iCs/>
      <w:color w:val="DDDDDD" w:themeColor="accent1"/>
      <w:szCs w:val="24"/>
      <w:lang w:val="lt-LT"/>
    </w:rPr>
  </w:style>
  <w:style w:type="paragraph" w:styleId="List2">
    <w:name w:val="List 2"/>
    <w:basedOn w:val="Normal"/>
    <w:uiPriority w:val="99"/>
    <w:semiHidden/>
    <w:unhideWhenUsed/>
    <w:rsid w:val="009C741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C741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C741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C7416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9C741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C7416"/>
    <w:pPr>
      <w:numPr>
        <w:numId w:val="7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C7416"/>
    <w:pPr>
      <w:numPr>
        <w:numId w:val="8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C7416"/>
    <w:pPr>
      <w:numPr>
        <w:numId w:val="9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C7416"/>
    <w:pPr>
      <w:numPr>
        <w:numId w:val="10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C7416"/>
    <w:pPr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C741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C741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C741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C7416"/>
    <w:pPr>
      <w:ind w:left="1415"/>
      <w:contextualSpacing/>
    </w:pPr>
  </w:style>
  <w:style w:type="paragraph" w:styleId="ListNumber">
    <w:name w:val="List Number"/>
    <w:basedOn w:val="Normal"/>
    <w:uiPriority w:val="99"/>
    <w:unhideWhenUsed/>
    <w:rsid w:val="009C7416"/>
    <w:pPr>
      <w:numPr>
        <w:numId w:val="11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C7416"/>
    <w:pPr>
      <w:numPr>
        <w:numId w:val="12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C7416"/>
    <w:pPr>
      <w:numPr>
        <w:numId w:val="13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C7416"/>
    <w:pPr>
      <w:numPr>
        <w:numId w:val="14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C7416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C741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autoSpaceDN w:val="0"/>
      <w:spacing w:before="60"/>
      <w:ind w:firstLine="567"/>
      <w:jc w:val="both"/>
      <w:textAlignment w:val="baseline"/>
    </w:pPr>
    <w:rPr>
      <w:rFonts w:ascii="Consolas" w:eastAsia="Times New Roman" w:hAnsi="Consolas"/>
      <w:lang w:val="lt-LT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C7416"/>
    <w:rPr>
      <w:rFonts w:ascii="Consolas" w:eastAsia="Times New Roman" w:hAnsi="Consolas"/>
      <w:lang w:val="lt-LT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C741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C7416"/>
    <w:rPr>
      <w:rFonts w:asciiTheme="majorHAnsi" w:eastAsiaTheme="majorEastAsia" w:hAnsiTheme="majorHAnsi" w:cstheme="majorBidi"/>
      <w:sz w:val="24"/>
      <w:szCs w:val="24"/>
      <w:shd w:val="pct20" w:color="auto" w:fill="auto"/>
      <w:lang w:val="lt-LT"/>
    </w:rPr>
  </w:style>
  <w:style w:type="paragraph" w:styleId="NormalIndent">
    <w:name w:val="Normal Indent"/>
    <w:basedOn w:val="Normal"/>
    <w:uiPriority w:val="99"/>
    <w:semiHidden/>
    <w:unhideWhenUsed/>
    <w:rsid w:val="009C7416"/>
    <w:pPr>
      <w:ind w:left="1296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C7416"/>
    <w:pPr>
      <w:spacing w:before="0"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C7416"/>
    <w:pPr>
      <w:spacing w:before="0"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C7416"/>
    <w:rPr>
      <w:rFonts w:ascii="Consolas" w:eastAsia="Times New Roman" w:hAnsi="Consolas"/>
      <w:sz w:val="21"/>
      <w:szCs w:val="21"/>
      <w:lang w:val="lt-LT"/>
    </w:rPr>
  </w:style>
  <w:style w:type="paragraph" w:styleId="Quote">
    <w:name w:val="Quote"/>
    <w:basedOn w:val="Normal"/>
    <w:next w:val="Normal"/>
    <w:link w:val="QuoteChar"/>
    <w:uiPriority w:val="29"/>
    <w:qFormat/>
    <w:rsid w:val="009C7416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C7416"/>
    <w:rPr>
      <w:rFonts w:ascii="Arial" w:eastAsia="Times New Roman" w:hAnsi="Arial"/>
      <w:i/>
      <w:iCs/>
      <w:color w:val="000000" w:themeColor="text1"/>
      <w:szCs w:val="24"/>
      <w:lang w:val="lt-LT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C741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C7416"/>
    <w:pPr>
      <w:spacing w:before="0"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C7416"/>
    <w:rPr>
      <w:rFonts w:ascii="Arial" w:eastAsia="Times New Roman" w:hAnsi="Arial"/>
      <w:szCs w:val="24"/>
      <w:lang w:val="lt-LT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7416"/>
    <w:pPr>
      <w:numPr>
        <w:ilvl w:val="1"/>
      </w:numPr>
      <w:ind w:firstLine="567"/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9C7416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  <w:lang w:val="lt-LT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C741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9C741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9C7416"/>
    <w:pPr>
      <w:pBdr>
        <w:bottom w:val="single" w:sz="8" w:space="4" w:color="DDDDDD" w:themeColor="accent1"/>
      </w:pBdr>
      <w:spacing w:before="0" w:after="300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C7416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  <w:lang w:val="lt-LT"/>
    </w:rPr>
  </w:style>
  <w:style w:type="paragraph" w:styleId="TOAHeading">
    <w:name w:val="toa heading"/>
    <w:basedOn w:val="Normal"/>
    <w:next w:val="Normal"/>
    <w:uiPriority w:val="99"/>
    <w:semiHidden/>
    <w:unhideWhenUsed/>
    <w:rsid w:val="009C741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7416"/>
    <w:pPr>
      <w:spacing w:after="100"/>
      <w:ind w:left="60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C7416"/>
    <w:pPr>
      <w:spacing w:after="100"/>
      <w:ind w:left="80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C7416"/>
    <w:pPr>
      <w:spacing w:after="100"/>
      <w:ind w:left="10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C7416"/>
    <w:pPr>
      <w:spacing w:after="100"/>
      <w:ind w:left="120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C7416"/>
    <w:pPr>
      <w:spacing w:after="100"/>
      <w:ind w:left="140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C7416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7416"/>
    <w:pPr>
      <w:numPr>
        <w:numId w:val="0"/>
      </w:numPr>
      <w:spacing w:before="480"/>
      <w:ind w:firstLine="567"/>
      <w:jc w:val="both"/>
      <w:outlineLvl w:val="9"/>
    </w:pPr>
    <w:rPr>
      <w:rFonts w:asciiTheme="majorHAnsi" w:eastAsiaTheme="majorEastAsia" w:hAnsiTheme="majorHAnsi" w:cstheme="majorBidi"/>
      <w:caps w:val="0"/>
      <w:color w:val="A5A5A5" w:themeColor="accent1" w:themeShade="BF"/>
      <w:sz w:val="28"/>
    </w:rPr>
  </w:style>
  <w:style w:type="character" w:customStyle="1" w:styleId="HeaderChar">
    <w:name w:val="Header Char"/>
    <w:aliases w:val="Blanko antraste Char,HEADER_EN Char"/>
    <w:basedOn w:val="DefaultParagraphFont"/>
    <w:link w:val="Header"/>
    <w:uiPriority w:val="99"/>
    <w:rsid w:val="00197EE5"/>
    <w:rPr>
      <w:rFonts w:ascii="Arial" w:hAnsi="Arial"/>
      <w:lang w:val="lt-LT"/>
    </w:rPr>
  </w:style>
  <w:style w:type="character" w:customStyle="1" w:styleId="FooterChar">
    <w:name w:val="Footer Char"/>
    <w:aliases w:val="Char Char Char"/>
    <w:basedOn w:val="DefaultParagraphFont"/>
    <w:link w:val="Footer"/>
    <w:rsid w:val="00197EE5"/>
    <w:rPr>
      <w:rFonts w:ascii="Arial" w:hAnsi="Arial"/>
      <w:lang w:val="lt-LT"/>
    </w:rPr>
  </w:style>
  <w:style w:type="character" w:customStyle="1" w:styleId="BalloonTextChar">
    <w:name w:val="Balloon Text Char"/>
    <w:link w:val="BalloonText"/>
    <w:uiPriority w:val="99"/>
    <w:rsid w:val="00197EE5"/>
    <w:rPr>
      <w:rFonts w:ascii="Tahoma" w:hAnsi="Tahoma"/>
      <w:sz w:val="16"/>
      <w:szCs w:val="16"/>
      <w:lang w:val="lt-LT"/>
    </w:rPr>
  </w:style>
  <w:style w:type="character" w:customStyle="1" w:styleId="BodyTextIndent2Char">
    <w:name w:val="Body Text Indent 2 Char"/>
    <w:link w:val="BodyTextIndent2"/>
    <w:rsid w:val="00197EE5"/>
    <w:rPr>
      <w:rFonts w:ascii="Arial" w:eastAsia="Times New Roman" w:hAnsi="Arial"/>
      <w:szCs w:val="24"/>
      <w:lang w:val="lt-LT"/>
    </w:rPr>
  </w:style>
  <w:style w:type="paragraph" w:customStyle="1" w:styleId="Style1">
    <w:name w:val="Style1"/>
    <w:basedOn w:val="Normal"/>
    <w:link w:val="Style1Char"/>
    <w:uiPriority w:val="99"/>
    <w:rsid w:val="00197EE5"/>
    <w:pPr>
      <w:numPr>
        <w:numId w:val="16"/>
      </w:numPr>
      <w:suppressAutoHyphens w:val="0"/>
      <w:autoSpaceDN/>
      <w:spacing w:before="0" w:after="0"/>
      <w:jc w:val="left"/>
      <w:textAlignment w:val="auto"/>
    </w:pPr>
    <w:rPr>
      <w:rFonts w:ascii="Times New Roman" w:hAnsi="Times New Roman" w:cs="Arial Unicode MS"/>
      <w:sz w:val="24"/>
      <w:lang w:bidi="lo-LA"/>
    </w:rPr>
  </w:style>
  <w:style w:type="character" w:customStyle="1" w:styleId="Style1Char">
    <w:name w:val="Style1 Char"/>
    <w:link w:val="Style1"/>
    <w:uiPriority w:val="99"/>
    <w:locked/>
    <w:rsid w:val="00197EE5"/>
    <w:rPr>
      <w:rFonts w:ascii="Times New Roman" w:eastAsia="Times New Roman" w:hAnsi="Times New Roman" w:cs="Arial Unicode MS"/>
      <w:sz w:val="24"/>
      <w:szCs w:val="24"/>
      <w:lang w:val="lt-LT" w:bidi="lo-LA"/>
    </w:rPr>
  </w:style>
  <w:style w:type="paragraph" w:customStyle="1" w:styleId="WW-BodyText3">
    <w:name w:val="WW-Body Text 3"/>
    <w:basedOn w:val="Normal"/>
    <w:rsid w:val="00197EE5"/>
    <w:pPr>
      <w:autoSpaceDN/>
      <w:spacing w:before="0" w:after="0"/>
      <w:ind w:firstLine="0"/>
      <w:textAlignment w:val="auto"/>
    </w:pPr>
    <w:rPr>
      <w:rFonts w:ascii="Times New Roman" w:hAnsi="Times New Roman"/>
      <w:b/>
      <w:bCs/>
      <w:color w:val="008000"/>
      <w:szCs w:val="20"/>
      <w:lang w:eastAsia="ar-SA"/>
    </w:rPr>
  </w:style>
  <w:style w:type="character" w:styleId="Strong">
    <w:name w:val="Strong"/>
    <w:uiPriority w:val="22"/>
    <w:rsid w:val="00197EE5"/>
    <w:rPr>
      <w:b/>
      <w:bCs/>
    </w:rPr>
  </w:style>
  <w:style w:type="paragraph" w:customStyle="1" w:styleId="BodyText1">
    <w:name w:val="Body Text1"/>
    <w:rsid w:val="00197EE5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</w:rPr>
  </w:style>
  <w:style w:type="paragraph" w:customStyle="1" w:styleId="TableParagraph">
    <w:name w:val="Table Paragraph"/>
    <w:basedOn w:val="Normal"/>
    <w:uiPriority w:val="1"/>
    <w:qFormat/>
    <w:rsid w:val="00197EE5"/>
    <w:pPr>
      <w:widowControl w:val="0"/>
      <w:suppressAutoHyphens w:val="0"/>
      <w:autoSpaceDE w:val="0"/>
      <w:spacing w:before="0" w:after="0"/>
      <w:ind w:firstLine="0"/>
      <w:jc w:val="left"/>
      <w:textAlignment w:val="auto"/>
    </w:pPr>
    <w:rPr>
      <w:rFonts w:eastAsia="Arial" w:cs="Arial"/>
      <w:sz w:val="22"/>
      <w:szCs w:val="22"/>
      <w:lang w:val="en-US"/>
    </w:rPr>
  </w:style>
  <w:style w:type="paragraph" w:customStyle="1" w:styleId="Default">
    <w:name w:val="Default"/>
    <w:rsid w:val="00197EE5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lt-LT" w:eastAsia="lt-LT"/>
    </w:rPr>
  </w:style>
  <w:style w:type="paragraph" w:customStyle="1" w:styleId="aikinamaisratas">
    <w:name w:val="aiškinamais raštas"/>
    <w:basedOn w:val="Normal1"/>
    <w:uiPriority w:val="99"/>
    <w:qFormat/>
    <w:rsid w:val="00197EE5"/>
    <w:pPr>
      <w:autoSpaceDE/>
      <w:autoSpaceDN/>
      <w:spacing w:before="0" w:after="170" w:line="300" w:lineRule="atLeast"/>
      <w:ind w:firstLine="0"/>
      <w:jc w:val="both"/>
      <w:textAlignment w:val="center"/>
    </w:pPr>
    <w:rPr>
      <w:rFonts w:eastAsia="SimSun" w:cs="Arial"/>
      <w:color w:val="000000"/>
      <w:sz w:val="22"/>
      <w:szCs w:val="22"/>
      <w:lang w:val="en-US" w:eastAsia="zh-CN"/>
    </w:rPr>
  </w:style>
  <w:style w:type="paragraph" w:customStyle="1" w:styleId="aikinamaisirataspunktai">
    <w:name w:val="aiškinamaisi raštas punktai"/>
    <w:basedOn w:val="aikinamaisratas"/>
    <w:uiPriority w:val="99"/>
    <w:qFormat/>
    <w:rsid w:val="00197EE5"/>
    <w:pPr>
      <w:spacing w:after="113" w:line="288" w:lineRule="auto"/>
      <w:ind w:left="170"/>
      <w:jc w:val="left"/>
    </w:pPr>
  </w:style>
  <w:style w:type="character" w:customStyle="1" w:styleId="Heading4Char">
    <w:name w:val="Heading 4 Char"/>
    <w:basedOn w:val="DefaultParagraphFont"/>
    <w:link w:val="Heading4"/>
    <w:uiPriority w:val="9"/>
    <w:rsid w:val="00197EE5"/>
    <w:rPr>
      <w:rFonts w:ascii="Cambria" w:eastAsia="Times New Roman" w:hAnsi="Cambria"/>
      <w:b/>
      <w:bCs/>
      <w:i/>
      <w:iCs/>
      <w:color w:val="4F81BD"/>
      <w:szCs w:val="24"/>
      <w:lang w:val="lt-LT"/>
    </w:rPr>
  </w:style>
  <w:style w:type="paragraph" w:customStyle="1" w:styleId="TEKSTAS">
    <w:name w:val="TEKSTAS"/>
    <w:basedOn w:val="Normal"/>
    <w:link w:val="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bCs/>
      <w:noProof/>
      <w:szCs w:val="20"/>
    </w:rPr>
  </w:style>
  <w:style w:type="paragraph" w:customStyle="1" w:styleId="PASTRAIPOSANTRAT">
    <w:name w:val="PASTRAIPOS ANTRAŠTĖ"/>
    <w:basedOn w:val="Normal"/>
    <w:link w:val="PASTRAIPOSANTRATChar"/>
    <w:qFormat/>
    <w:rsid w:val="00197EE5"/>
    <w:pPr>
      <w:numPr>
        <w:numId w:val="17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TEKSTASChar">
    <w:name w:val="TEKSTAS Char"/>
    <w:basedOn w:val="DefaultParagraphFont"/>
    <w:link w:val="TEKSTAS"/>
    <w:rsid w:val="00197EE5"/>
    <w:rPr>
      <w:rFonts w:ascii="Arial" w:eastAsia="Times New Roman" w:hAnsi="Arial" w:cs="Arial"/>
      <w:bCs/>
      <w:noProof/>
      <w:lang w:val="lt-LT"/>
    </w:rPr>
  </w:style>
  <w:style w:type="paragraph" w:customStyle="1" w:styleId="DOKUMENTOANTRAT">
    <w:name w:val="DOKUMENTO ANTRAŠTĖ"/>
    <w:basedOn w:val="Normal"/>
    <w:link w:val="DOKUMENTOANTRATChar"/>
    <w:qFormat/>
    <w:rsid w:val="00197EE5"/>
    <w:pPr>
      <w:suppressAutoHyphens w:val="0"/>
      <w:autoSpaceDN/>
      <w:spacing w:before="0" w:after="0"/>
      <w:ind w:firstLine="0"/>
      <w:jc w:val="center"/>
      <w:textAlignment w:val="auto"/>
    </w:pPr>
    <w:rPr>
      <w:rFonts w:cs="Arial"/>
      <w:b/>
      <w:szCs w:val="20"/>
    </w:rPr>
  </w:style>
  <w:style w:type="character" w:customStyle="1" w:styleId="PASTRAIPOSANTRATChar">
    <w:name w:val="PASTRAIPOS ANTRAŠTĖ Char"/>
    <w:basedOn w:val="DefaultParagraphFont"/>
    <w:link w:val="PASTRAIPOSANTRAT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DOKUMENTOANTRATChar">
    <w:name w:val="DOKUMENTO ANTRAŠTĖ Char"/>
    <w:basedOn w:val="DefaultParagraphFont"/>
    <w:link w:val="DOKUMENTOANTRAT"/>
    <w:rsid w:val="00197EE5"/>
    <w:rPr>
      <w:rFonts w:ascii="Arial" w:eastAsia="Times New Roman" w:hAnsi="Arial" w:cs="Arial"/>
      <w:b/>
      <w:lang w:val="lt-LT"/>
    </w:rPr>
  </w:style>
  <w:style w:type="paragraph" w:customStyle="1" w:styleId="LENTELS">
    <w:name w:val="LENTELĖS"/>
    <w:basedOn w:val="TEKSTAS"/>
    <w:link w:val="LENTELSChar"/>
    <w:rsid w:val="00197EE5"/>
    <w:rPr>
      <w:bCs w:val="0"/>
      <w:i/>
      <w:iCs/>
      <w:lang w:bidi="lo-LA"/>
    </w:rPr>
  </w:style>
  <w:style w:type="character" w:customStyle="1" w:styleId="LENTELSChar">
    <w:name w:val="LENTELĖS Char"/>
    <w:basedOn w:val="TEKSTASChar"/>
    <w:link w:val="LENTELS"/>
    <w:rsid w:val="00197EE5"/>
    <w:rPr>
      <w:rFonts w:ascii="Arial" w:eastAsia="Times New Roman" w:hAnsi="Arial" w:cs="Arial"/>
      <w:bCs/>
      <w:i/>
      <w:iCs/>
      <w:noProof/>
      <w:lang w:val="lt-LT" w:bidi="lo-LA"/>
    </w:rPr>
  </w:style>
  <w:style w:type="paragraph" w:customStyle="1" w:styleId="ANTRASTES">
    <w:name w:val="ANTRASTES"/>
    <w:basedOn w:val="Normal"/>
    <w:link w:val="ANTRASTESChar"/>
    <w:qFormat/>
    <w:rsid w:val="00197EE5"/>
    <w:pPr>
      <w:numPr>
        <w:numId w:val="19"/>
      </w:numPr>
      <w:suppressAutoHyphens w:val="0"/>
      <w:autoSpaceDN/>
      <w:spacing w:before="0" w:after="0"/>
      <w:textAlignment w:val="auto"/>
    </w:pPr>
    <w:rPr>
      <w:rFonts w:cs="Arial"/>
      <w:b/>
      <w:noProof/>
      <w:szCs w:val="20"/>
    </w:rPr>
  </w:style>
  <w:style w:type="character" w:customStyle="1" w:styleId="ANTRASTESChar">
    <w:name w:val="ANTRASTES Char"/>
    <w:basedOn w:val="DefaultParagraphFont"/>
    <w:link w:val="ANTRASTE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BodyText2Char">
    <w:name w:val="Body Text 2 Char"/>
    <w:basedOn w:val="DefaultParagraphFont"/>
    <w:link w:val="BodyText2"/>
    <w:uiPriority w:val="99"/>
    <w:rsid w:val="00197EE5"/>
    <w:rPr>
      <w:rFonts w:ascii="Arial" w:eastAsia="Times New Roman" w:hAnsi="Arial"/>
      <w:szCs w:val="24"/>
      <w:lang w:val="lt-LT"/>
    </w:rPr>
  </w:style>
  <w:style w:type="character" w:styleId="Emphasis">
    <w:name w:val="Emphasis"/>
    <w:basedOn w:val="DefaultParagraphFont"/>
    <w:uiPriority w:val="20"/>
    <w:qFormat/>
    <w:rsid w:val="00197EE5"/>
    <w:rPr>
      <w:i/>
      <w:iCs/>
    </w:rPr>
  </w:style>
  <w:style w:type="paragraph" w:customStyle="1" w:styleId="Style2">
    <w:name w:val="Style2"/>
    <w:basedOn w:val="Normal"/>
    <w:link w:val="Style2Char"/>
    <w:rsid w:val="00197EE5"/>
    <w:pPr>
      <w:suppressAutoHyphens w:val="0"/>
      <w:autoSpaceDN/>
      <w:spacing w:before="40" w:after="40"/>
      <w:ind w:firstLine="0"/>
      <w:jc w:val="left"/>
      <w:textAlignment w:val="auto"/>
    </w:pPr>
    <w:rPr>
      <w:rFonts w:eastAsia="Calibri" w:cs="Arial"/>
      <w:noProof/>
      <w:szCs w:val="20"/>
      <w:lang w:bidi="lo-LA"/>
    </w:rPr>
  </w:style>
  <w:style w:type="character" w:customStyle="1" w:styleId="Style2Char">
    <w:name w:val="Style2 Char"/>
    <w:basedOn w:val="DefaultParagraphFont"/>
    <w:link w:val="Style2"/>
    <w:rsid w:val="00197EE5"/>
    <w:rPr>
      <w:rFonts w:ascii="Arial" w:hAnsi="Arial" w:cs="Arial"/>
      <w:noProof/>
      <w:lang w:val="lt-LT" w:bidi="lo-LA"/>
    </w:rPr>
  </w:style>
  <w:style w:type="paragraph" w:customStyle="1" w:styleId="subantrastes">
    <w:name w:val="sub antrastes"/>
    <w:basedOn w:val="TEKSTAS"/>
    <w:link w:val="subantrastesChar"/>
    <w:qFormat/>
    <w:rsid w:val="00197EE5"/>
    <w:pPr>
      <w:numPr>
        <w:ilvl w:val="1"/>
        <w:numId w:val="18"/>
      </w:numPr>
      <w:spacing w:before="40"/>
      <w:ind w:left="788" w:hanging="431"/>
    </w:pPr>
    <w:rPr>
      <w:b/>
    </w:rPr>
  </w:style>
  <w:style w:type="paragraph" w:customStyle="1" w:styleId="subsubantrastes">
    <w:name w:val="sub sub antrastes"/>
    <w:basedOn w:val="TEKSTAS"/>
    <w:link w:val="subsubantrastesChar"/>
    <w:qFormat/>
    <w:rsid w:val="00197EE5"/>
    <w:pPr>
      <w:numPr>
        <w:ilvl w:val="2"/>
        <w:numId w:val="18"/>
      </w:numPr>
      <w:spacing w:before="40"/>
      <w:ind w:left="1225" w:hanging="505"/>
    </w:pPr>
    <w:rPr>
      <w:b/>
    </w:rPr>
  </w:style>
  <w:style w:type="character" w:customStyle="1" w:styleId="subantrastesChar">
    <w:name w:val="sub antrastes Char"/>
    <w:basedOn w:val="TEKSTASChar"/>
    <w:link w:val="subantrastes"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subsubsubantrastes">
    <w:name w:val="sub sub sub antrastes"/>
    <w:basedOn w:val="TEKSTAS"/>
    <w:link w:val="subsubsubantrastesChar"/>
    <w:qFormat/>
    <w:rsid w:val="00197EE5"/>
    <w:pPr>
      <w:numPr>
        <w:ilvl w:val="3"/>
        <w:numId w:val="18"/>
      </w:numPr>
      <w:spacing w:before="40"/>
      <w:ind w:left="1723" w:hanging="646"/>
    </w:pPr>
    <w:rPr>
      <w:b/>
    </w:rPr>
  </w:style>
  <w:style w:type="character" w:customStyle="1" w:styleId="subsubantrastesChar">
    <w:name w:val="sub sub antrastes Char"/>
    <w:basedOn w:val="TEKSTASChar"/>
    <w:link w:val="subsubantrastes"/>
    <w:rsid w:val="00197EE5"/>
    <w:rPr>
      <w:rFonts w:ascii="Arial" w:eastAsia="Times New Roman" w:hAnsi="Arial" w:cs="Arial"/>
      <w:b/>
      <w:bCs/>
      <w:noProof/>
      <w:lang w:val="lt-LT"/>
    </w:rPr>
  </w:style>
  <w:style w:type="character" w:customStyle="1" w:styleId="subsubsubantrastesChar">
    <w:name w:val="sub sub sub antrastes Char"/>
    <w:basedOn w:val="TEKSTASChar"/>
    <w:link w:val="subsubsubantrastes"/>
    <w:qFormat/>
    <w:rsid w:val="00197EE5"/>
    <w:rPr>
      <w:rFonts w:ascii="Arial" w:eastAsia="Times New Roman" w:hAnsi="Arial" w:cs="Arial"/>
      <w:b/>
      <w:bCs/>
      <w:noProof/>
      <w:lang w:val="lt-LT"/>
    </w:rPr>
  </w:style>
  <w:style w:type="paragraph" w:customStyle="1" w:styleId="2PASTRAIPOSANTRASTE1LYGIS">
    <w:name w:val="2_PASTRAIPOS ANTRASTE 1 LYGIS"/>
    <w:basedOn w:val="3PASTRAIPOSANTRAT2"/>
    <w:link w:val="2PASTRAIPOSANTRASTE1LYGISChar"/>
    <w:qFormat/>
    <w:rsid w:val="00197EE5"/>
    <w:pPr>
      <w:numPr>
        <w:numId w:val="20"/>
      </w:numPr>
      <w:spacing w:before="40" w:after="0"/>
      <w:ind w:left="357" w:hanging="357"/>
    </w:pPr>
  </w:style>
  <w:style w:type="character" w:customStyle="1" w:styleId="2PASTRAIPOSANTRASTE1LYGISChar">
    <w:name w:val="2_PASTRAIPOS ANTRASTE 1 LYGIS Char"/>
    <w:basedOn w:val="3PASTRAIPOSANTRAT2Char"/>
    <w:link w:val="2PASTRAIPOSANTRASTE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TEKSTAS">
    <w:name w:val="3_TEKSTAS"/>
    <w:basedOn w:val="Normal"/>
    <w:link w:val="3TEKSTASChar"/>
    <w:qFormat/>
    <w:rsid w:val="00197EE5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3TEKSTASChar">
    <w:name w:val="3_TEKSTAS Char"/>
    <w:link w:val="3TEKSTAS"/>
    <w:rsid w:val="00197EE5"/>
    <w:rPr>
      <w:rFonts w:ascii="Arial" w:eastAsia="Times New Roman" w:hAnsi="Arial" w:cs="Arial Unicode MS"/>
      <w:noProof/>
      <w:lang w:bidi="lo-LA"/>
    </w:rPr>
  </w:style>
  <w:style w:type="paragraph" w:customStyle="1" w:styleId="4LENTELSirpav">
    <w:name w:val="4_LENTELĖS ir pav."/>
    <w:basedOn w:val="3TEKSTAS"/>
    <w:link w:val="4LENTELSirpavChar"/>
    <w:qFormat/>
    <w:rsid w:val="00197EE5"/>
    <w:pPr>
      <w:ind w:firstLine="0"/>
      <w:jc w:val="left"/>
    </w:pPr>
    <w:rPr>
      <w:i/>
      <w:iCs/>
    </w:rPr>
  </w:style>
  <w:style w:type="paragraph" w:customStyle="1" w:styleId="1PASTRAIPA">
    <w:name w:val="1_PASTRAIPA"/>
    <w:basedOn w:val="PASTRAIPOSANTRAT"/>
    <w:link w:val="1PASTRAIPAChar"/>
    <w:rsid w:val="00197EE5"/>
    <w:pPr>
      <w:spacing w:before="40"/>
      <w:ind w:left="839" w:hanging="839"/>
    </w:pPr>
  </w:style>
  <w:style w:type="character" w:customStyle="1" w:styleId="4LENTELSirpavChar">
    <w:name w:val="4_LENTELĖS ir pav. Char"/>
    <w:link w:val="4LENTELSirpav"/>
    <w:rsid w:val="00197EE5"/>
    <w:rPr>
      <w:rFonts w:ascii="Arial" w:eastAsia="Times New Roman" w:hAnsi="Arial" w:cs="Arial Unicode MS"/>
      <w:i/>
      <w:iCs/>
      <w:noProof/>
      <w:lang w:bidi="lo-LA"/>
    </w:rPr>
  </w:style>
  <w:style w:type="paragraph" w:customStyle="1" w:styleId="2PASTRAIPA2LYGIS0">
    <w:name w:val="2_PASTRAIPA 2 LYGIS"/>
    <w:basedOn w:val="Normal"/>
    <w:link w:val="2PASTRAIPA2LYGISChar"/>
    <w:rsid w:val="00197EE5"/>
    <w:pPr>
      <w:suppressAutoHyphens w:val="0"/>
      <w:autoSpaceDN/>
      <w:spacing w:beforeLines="20" w:after="0"/>
      <w:ind w:left="714" w:hanging="357"/>
      <w:jc w:val="left"/>
      <w:textAlignment w:val="auto"/>
    </w:pPr>
    <w:rPr>
      <w:rFonts w:cs="Arial"/>
      <w:b/>
      <w:noProof/>
      <w:szCs w:val="20"/>
    </w:rPr>
  </w:style>
  <w:style w:type="character" w:customStyle="1" w:styleId="1PASTRAIPAChar">
    <w:name w:val="1_PASTRAIPA Char"/>
    <w:basedOn w:val="PASTRAIPOSANTRATChar"/>
    <w:link w:val="1PASTRAIPA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2PASTRAIPA2LYGISChar">
    <w:name w:val="2_PASTRAIPA 2 LYGIS Char"/>
    <w:link w:val="2PASTRAIPA2LYGIS0"/>
    <w:rsid w:val="00197EE5"/>
    <w:rPr>
      <w:rFonts w:ascii="Arial" w:eastAsia="Times New Roman" w:hAnsi="Arial" w:cs="Arial"/>
      <w:b/>
      <w:noProof/>
    </w:rPr>
  </w:style>
  <w:style w:type="paragraph" w:customStyle="1" w:styleId="3PASTRAIPA3LYGIS">
    <w:name w:val="3_PASTRAIPA_3 LYGIS"/>
    <w:basedOn w:val="2PASTRAIPA2LYGIS0"/>
    <w:rsid w:val="00197EE5"/>
    <w:pPr>
      <w:tabs>
        <w:tab w:val="num" w:pos="0"/>
      </w:tabs>
      <w:ind w:left="1276" w:hanging="567"/>
    </w:pPr>
  </w:style>
  <w:style w:type="paragraph" w:customStyle="1" w:styleId="1Pastraipa0">
    <w:name w:val="1_Pastraipa"/>
    <w:basedOn w:val="PASTRAIPOSANTRAT"/>
    <w:link w:val="1PastraipaChar0"/>
    <w:rsid w:val="00197EE5"/>
    <w:pPr>
      <w:spacing w:before="40"/>
    </w:pPr>
  </w:style>
  <w:style w:type="paragraph" w:customStyle="1" w:styleId="1PASTRAIPA1LYGIS">
    <w:name w:val="1_PASTRAIPA_1 LYGIS"/>
    <w:basedOn w:val="PASTRAIPOSANTRAT"/>
    <w:link w:val="1PASTRAIPA1LYGISChar"/>
    <w:qFormat/>
    <w:rsid w:val="00197EE5"/>
    <w:pPr>
      <w:numPr>
        <w:numId w:val="21"/>
      </w:numPr>
      <w:spacing w:before="40"/>
    </w:pPr>
  </w:style>
  <w:style w:type="character" w:customStyle="1" w:styleId="1PastraipaChar0">
    <w:name w:val="1_Pastraipa Char"/>
    <w:basedOn w:val="PASTRAIPOSANTRATChar"/>
    <w:link w:val="1Pastraipa0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2PASTRAIPA2LYGIS">
    <w:name w:val="2_PASTRAIPA_2 LYGIS"/>
    <w:basedOn w:val="1PASTRAIPA1LYGIS"/>
    <w:link w:val="2PASTRAIPA2LYGISChar0"/>
    <w:qFormat/>
    <w:rsid w:val="00197EE5"/>
    <w:pPr>
      <w:numPr>
        <w:ilvl w:val="1"/>
      </w:numPr>
    </w:pPr>
  </w:style>
  <w:style w:type="character" w:customStyle="1" w:styleId="1PASTRAIPA1LYGISChar">
    <w:name w:val="1_PASTRAIPA_1 LYGIS Char"/>
    <w:basedOn w:val="PASTRAIPOSANTRATChar"/>
    <w:link w:val="1PASTRAIPA1LYGIS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3PASTRAIPA3LYGIS3">
    <w:name w:val="3_PASTRAIPA_3 LYGIS3"/>
    <w:basedOn w:val="2PASTRAIPA2LYGIS"/>
    <w:link w:val="3PASTRAIPA3LYGIS3Char"/>
    <w:qFormat/>
    <w:rsid w:val="00197EE5"/>
    <w:pPr>
      <w:numPr>
        <w:ilvl w:val="2"/>
      </w:numPr>
    </w:pPr>
  </w:style>
  <w:style w:type="character" w:customStyle="1" w:styleId="2PASTRAIPA2LYGISChar0">
    <w:name w:val="2_PASTRAIPA_2 LYGIS Char"/>
    <w:basedOn w:val="1PASTRAIPA1LYGISChar"/>
    <w:link w:val="2PASTRAIPA2LYGIS"/>
    <w:rsid w:val="00197EE5"/>
    <w:rPr>
      <w:rFonts w:ascii="Arial" w:eastAsia="Times New Roman" w:hAnsi="Arial" w:cs="Arial"/>
      <w:b/>
      <w:noProof/>
      <w:lang w:val="lt-LT"/>
    </w:rPr>
  </w:style>
  <w:style w:type="character" w:customStyle="1" w:styleId="typewriter">
    <w:name w:val="typewriter"/>
    <w:rsid w:val="00197EE5"/>
    <w:rPr>
      <w:rFonts w:ascii="Courier New" w:hAnsi="Courier New" w:cs="Courier New" w:hint="default"/>
    </w:rPr>
  </w:style>
  <w:style w:type="character" w:customStyle="1" w:styleId="3PASTRAIPA3LYGIS3Char">
    <w:name w:val="3_PASTRAIPA_3 LYGIS3 Char"/>
    <w:basedOn w:val="2PASTRAIPA2LYGISChar0"/>
    <w:link w:val="3PASTRAIPA3LYGIS3"/>
    <w:rsid w:val="00197EE5"/>
    <w:rPr>
      <w:rFonts w:ascii="Arial" w:eastAsia="Times New Roman" w:hAnsi="Arial" w:cs="Arial"/>
      <w:b/>
      <w:noProof/>
      <w:lang w:val="lt-LT"/>
    </w:rPr>
  </w:style>
  <w:style w:type="paragraph" w:customStyle="1" w:styleId="tekstas0">
    <w:name w:val="tekstas"/>
    <w:basedOn w:val="Normal"/>
    <w:link w:val="tekstasChar0"/>
    <w:rsid w:val="00197EE5"/>
    <w:pPr>
      <w:suppressAutoHyphens w:val="0"/>
      <w:autoSpaceDN/>
      <w:spacing w:before="0" w:after="0"/>
      <w:ind w:firstLine="720"/>
      <w:textAlignment w:val="auto"/>
    </w:pPr>
    <w:rPr>
      <w:rFonts w:cs="Arial"/>
      <w:szCs w:val="20"/>
      <w:lang w:val="nb-NO"/>
    </w:rPr>
  </w:style>
  <w:style w:type="character" w:customStyle="1" w:styleId="tekstasChar0">
    <w:name w:val="tekstas Char"/>
    <w:link w:val="tekstas0"/>
    <w:qFormat/>
    <w:rsid w:val="00197EE5"/>
    <w:rPr>
      <w:rFonts w:ascii="Arial" w:eastAsia="Times New Roman" w:hAnsi="Arial" w:cs="Arial"/>
      <w:lang w:val="nb-NO"/>
    </w:rPr>
  </w:style>
  <w:style w:type="paragraph" w:customStyle="1" w:styleId="NoParagraphStyle">
    <w:name w:val="[No Paragraph Style]"/>
    <w:link w:val="NoParagraphStyleChar"/>
    <w:rsid w:val="00197EE5"/>
    <w:pPr>
      <w:autoSpaceDE w:val="0"/>
      <w:autoSpaceDN w:val="0"/>
      <w:adjustRightInd w:val="0"/>
      <w:spacing w:line="288" w:lineRule="auto"/>
      <w:textAlignment w:val="center"/>
    </w:pPr>
    <w:rPr>
      <w:rFonts w:ascii="Times Roman" w:eastAsia="Times New Roman" w:hAnsi="Times Roman" w:cs="Times Roman"/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97EE5"/>
    <w:rPr>
      <w:rFonts w:ascii="Arial" w:eastAsia="Times New Roman" w:hAnsi="Arial"/>
      <w:sz w:val="16"/>
      <w:szCs w:val="16"/>
      <w:lang w:val="lt-LT"/>
    </w:rPr>
  </w:style>
  <w:style w:type="character" w:customStyle="1" w:styleId="NoParagraphStyleChar">
    <w:name w:val="[No Paragraph Style] Char"/>
    <w:link w:val="NoParagraphStyle"/>
    <w:rsid w:val="00197EE5"/>
    <w:rPr>
      <w:rFonts w:ascii="Times Roman" w:eastAsia="Times New Roman" w:hAnsi="Times Roman" w:cs="Times Roman"/>
      <w:color w:val="000000"/>
      <w:sz w:val="24"/>
      <w:szCs w:val="24"/>
    </w:rPr>
  </w:style>
  <w:style w:type="paragraph" w:customStyle="1" w:styleId="letelestekstas">
    <w:name w:val="leteles tekstas"/>
    <w:basedOn w:val="Normal"/>
    <w:link w:val="letelestekstasChar"/>
    <w:rsid w:val="00197EE5"/>
    <w:pPr>
      <w:suppressAutoHyphens w:val="0"/>
      <w:autoSpaceDN/>
      <w:spacing w:before="0" w:after="0"/>
      <w:ind w:firstLine="0"/>
      <w:textAlignment w:val="auto"/>
    </w:pPr>
    <w:rPr>
      <w:rFonts w:cs="Arial"/>
      <w:szCs w:val="20"/>
    </w:rPr>
  </w:style>
  <w:style w:type="paragraph" w:customStyle="1" w:styleId="1TEKSTAS">
    <w:name w:val="1_TEKSTAS"/>
    <w:basedOn w:val="Normal"/>
    <w:link w:val="1TEKSTASChar"/>
    <w:qFormat/>
    <w:rsid w:val="004B24BA"/>
    <w:pPr>
      <w:suppressAutoHyphens w:val="0"/>
      <w:autoSpaceDN/>
      <w:spacing w:before="0" w:after="0"/>
      <w:ind w:firstLine="720"/>
      <w:textAlignment w:val="auto"/>
    </w:pPr>
    <w:rPr>
      <w:rFonts w:cs="Arial Unicode MS"/>
      <w:noProof/>
      <w:szCs w:val="20"/>
      <w:lang w:bidi="lo-LA"/>
    </w:rPr>
  </w:style>
  <w:style w:type="character" w:customStyle="1" w:styleId="letelestekstasChar">
    <w:name w:val="leteles tekstas Char"/>
    <w:basedOn w:val="DefaultParagraphFont"/>
    <w:link w:val="letelestekstas"/>
    <w:rsid w:val="00197EE5"/>
    <w:rPr>
      <w:rFonts w:ascii="Arial" w:eastAsia="Times New Roman" w:hAnsi="Arial" w:cs="Arial"/>
      <w:lang w:val="lt-LT"/>
    </w:rPr>
  </w:style>
  <w:style w:type="character" w:customStyle="1" w:styleId="1TEKSTASChar">
    <w:name w:val="1_TEKSTAS Char"/>
    <w:link w:val="1TEKSTAS"/>
    <w:rsid w:val="004B24BA"/>
    <w:rPr>
      <w:rFonts w:ascii="Arial" w:eastAsia="Times New Roman" w:hAnsi="Arial" w:cs="Arial Unicode MS"/>
      <w:noProof/>
      <w:lang w:val="lt-LT" w:bidi="lo-LA"/>
    </w:rPr>
  </w:style>
  <w:style w:type="character" w:customStyle="1" w:styleId="Heading2Char">
    <w:name w:val="Heading 2 Char"/>
    <w:basedOn w:val="DefaultParagraphFont"/>
    <w:link w:val="Heading2"/>
    <w:uiPriority w:val="9"/>
    <w:rsid w:val="00912682"/>
    <w:rPr>
      <w:rFonts w:ascii="Arial" w:eastAsia="Times New Roman" w:hAnsi="Arial"/>
      <w:b/>
      <w:bCs/>
      <w:caps/>
      <w:szCs w:val="26"/>
      <w:lang w:val="lt-LT"/>
    </w:rPr>
  </w:style>
  <w:style w:type="numbering" w:customStyle="1" w:styleId="WW8Num3">
    <w:name w:val="WW8Num3"/>
    <w:basedOn w:val="NoList"/>
    <w:rsid w:val="00197EE5"/>
    <w:pPr>
      <w:numPr>
        <w:numId w:val="22"/>
      </w:numPr>
    </w:pPr>
  </w:style>
  <w:style w:type="paragraph" w:customStyle="1" w:styleId="NUMERACIJA">
    <w:name w:val="NUMERACIJA"/>
    <w:basedOn w:val="Normal"/>
    <w:link w:val="NUMERACIJAChar"/>
    <w:qFormat/>
    <w:rsid w:val="00CB4097"/>
    <w:pPr>
      <w:numPr>
        <w:numId w:val="23"/>
      </w:numPr>
      <w:suppressAutoHyphens w:val="0"/>
      <w:autoSpaceDN/>
      <w:spacing w:before="0" w:after="0"/>
      <w:jc w:val="center"/>
      <w:textAlignment w:val="auto"/>
    </w:pPr>
    <w:rPr>
      <w:rFonts w:cs="Arial"/>
      <w:szCs w:val="20"/>
    </w:rPr>
  </w:style>
  <w:style w:type="character" w:customStyle="1" w:styleId="NUMERACIJAChar">
    <w:name w:val="NUMERACIJA Char"/>
    <w:basedOn w:val="DefaultParagraphFont"/>
    <w:link w:val="NUMERACIJA"/>
    <w:rsid w:val="00CB4097"/>
    <w:rPr>
      <w:rFonts w:ascii="Arial" w:eastAsia="Times New Roman" w:hAnsi="Arial" w:cs="Arial"/>
      <w:lang w:val="lt-LT"/>
    </w:rPr>
  </w:style>
  <w:style w:type="paragraph" w:customStyle="1" w:styleId="Betarp1">
    <w:name w:val="Be tarpų1"/>
    <w:rsid w:val="00A9787A"/>
    <w:pPr>
      <w:suppressAutoHyphens/>
    </w:pPr>
    <w:rPr>
      <w:rFonts w:eastAsia="Arial" w:cs="Calibri"/>
      <w:sz w:val="22"/>
      <w:szCs w:val="22"/>
      <w:lang w:eastAsia="ar-SA"/>
    </w:rPr>
  </w:style>
  <w:style w:type="paragraph" w:customStyle="1" w:styleId="HTMLPreformatted1">
    <w:name w:val="HTML Preformatted1"/>
    <w:basedOn w:val="Normal"/>
    <w:rsid w:val="00A978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before="0" w:after="0"/>
      <w:ind w:firstLine="0"/>
      <w:jc w:val="left"/>
      <w:textAlignment w:val="auto"/>
    </w:pPr>
    <w:rPr>
      <w:rFonts w:ascii="Courier New" w:eastAsia="Courier New" w:hAnsi="Courier New"/>
      <w:szCs w:val="20"/>
      <w:lang w:val="en-GB" w:eastAsia="lt-LT"/>
    </w:rPr>
  </w:style>
  <w:style w:type="paragraph" w:customStyle="1" w:styleId="2LENTELS">
    <w:name w:val="2_LENTELĖS"/>
    <w:basedOn w:val="1TEKSTAS"/>
    <w:link w:val="2LENTELSChar"/>
    <w:rsid w:val="00A9787A"/>
    <w:pPr>
      <w:ind w:firstLine="0"/>
      <w:jc w:val="left"/>
    </w:pPr>
    <w:rPr>
      <w:rFonts w:cs="Arial"/>
      <w:i/>
      <w:iCs/>
    </w:rPr>
  </w:style>
  <w:style w:type="character" w:customStyle="1" w:styleId="2LENTELSChar">
    <w:name w:val="2_LENTELĖS Char"/>
    <w:basedOn w:val="1TEKSTASChar"/>
    <w:link w:val="2LENTELS"/>
    <w:rsid w:val="00A9787A"/>
    <w:rPr>
      <w:rFonts w:ascii="Arial" w:eastAsia="Times New Roman" w:hAnsi="Arial" w:cs="Arial"/>
      <w:i/>
      <w:iCs/>
      <w:noProof/>
      <w:lang w:val="lt-LT" w:bidi="lo-LA"/>
    </w:rPr>
  </w:style>
  <w:style w:type="character" w:customStyle="1" w:styleId="BasicParagraphChar">
    <w:name w:val="[Basic Paragraph] Char"/>
    <w:basedOn w:val="DefaultParagraphFont"/>
    <w:link w:val="BasicParagraph"/>
    <w:rsid w:val="00A9787A"/>
    <w:rPr>
      <w:rFonts w:ascii="Arial" w:eastAsia="Times New Roman" w:hAnsi="Arial"/>
      <w:color w:val="000000"/>
      <w:sz w:val="24"/>
      <w:szCs w:val="24"/>
      <w:lang w:val="lt-LT"/>
    </w:rPr>
  </w:style>
  <w:style w:type="paragraph" w:customStyle="1" w:styleId="lentelesnumeracija">
    <w:name w:val="lenteles numeracija"/>
    <w:basedOn w:val="BasicParagraph"/>
    <w:link w:val="lentelesnumeracijaChar"/>
    <w:rsid w:val="00A9787A"/>
    <w:pPr>
      <w:framePr w:hSpace="180" w:wrap="around" w:vAnchor="text" w:hAnchor="text" w:y="1"/>
      <w:numPr>
        <w:ilvl w:val="1"/>
        <w:numId w:val="24"/>
      </w:numPr>
      <w:adjustRightInd w:val="0"/>
      <w:spacing w:before="0" w:after="0" w:line="240" w:lineRule="auto"/>
      <w:suppressOverlap/>
      <w:jc w:val="both"/>
    </w:pPr>
    <w:rPr>
      <w:rFonts w:cs="Arial"/>
    </w:rPr>
  </w:style>
  <w:style w:type="character" w:customStyle="1" w:styleId="lentelesnumeracijaChar">
    <w:name w:val="lenteles numeracija Char"/>
    <w:basedOn w:val="BasicParagraphChar"/>
    <w:link w:val="lentelesnumeracija"/>
    <w:rsid w:val="00A9787A"/>
    <w:rPr>
      <w:rFonts w:ascii="Arial" w:eastAsia="Times New Roman" w:hAnsi="Arial" w:cs="Arial"/>
      <w:color w:val="000000"/>
      <w:sz w:val="24"/>
      <w:szCs w:val="24"/>
      <w:lang w:val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rsid w:val="00A9787A"/>
    <w:rPr>
      <w:rFonts w:ascii="Arial" w:eastAsia="Times New Roman" w:hAnsi="Arial"/>
      <w:szCs w:val="24"/>
      <w:lang w:val="lt-LT"/>
    </w:rPr>
  </w:style>
  <w:style w:type="paragraph" w:customStyle="1" w:styleId="LENTELE">
    <w:name w:val="LENTELE"/>
    <w:basedOn w:val="Caption"/>
    <w:link w:val="LENTELEChar"/>
    <w:rsid w:val="00335275"/>
    <w:pPr>
      <w:keepNext/>
      <w:spacing w:after="0"/>
      <w:jc w:val="left"/>
    </w:pPr>
    <w:rPr>
      <w:b w:val="0"/>
      <w:bCs w:val="0"/>
      <w:color w:val="auto"/>
      <w:sz w:val="20"/>
      <w:szCs w:val="20"/>
    </w:rPr>
  </w:style>
  <w:style w:type="character" w:customStyle="1" w:styleId="CaptionChar">
    <w:name w:val="Caption Char"/>
    <w:aliases w:val="Beschriftung-eng Char,Beschriftung-dt-Abbildung Char,pav. Char,Table caption Char,paveikslas Char,Paveikslo pavadinimas Char,table. Char"/>
    <w:basedOn w:val="DefaultParagraphFont"/>
    <w:link w:val="Caption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character" w:customStyle="1" w:styleId="LENTELEChar">
    <w:name w:val="LENTELE Char"/>
    <w:basedOn w:val="CaptionChar"/>
    <w:link w:val="LENTELE"/>
    <w:rsid w:val="00335275"/>
    <w:rPr>
      <w:rFonts w:ascii="Arial" w:eastAsia="Times New Roman" w:hAnsi="Arial"/>
      <w:b/>
      <w:bCs/>
      <w:color w:val="DDDDDD" w:themeColor="accent1"/>
      <w:sz w:val="18"/>
      <w:szCs w:val="18"/>
      <w:lang w:val="lt-LT"/>
    </w:rPr>
  </w:style>
  <w:style w:type="paragraph" w:customStyle="1" w:styleId="Lentele0">
    <w:name w:val="Lentele"/>
    <w:basedOn w:val="Heading4"/>
    <w:rsid w:val="005E00FC"/>
    <w:pPr>
      <w:keepLines w:val="0"/>
      <w:numPr>
        <w:ilvl w:val="0"/>
        <w:numId w:val="0"/>
      </w:numPr>
      <w:autoSpaceDN/>
      <w:spacing w:before="60"/>
      <w:ind w:firstLine="720"/>
      <w:jc w:val="left"/>
      <w:textAlignment w:val="auto"/>
    </w:pPr>
    <w:rPr>
      <w:rFonts w:ascii="Times New Roman" w:hAnsi="Times New Roman"/>
      <w:b w:val="0"/>
      <w:bCs w:val="0"/>
      <w:color w:val="auto"/>
      <w:szCs w:val="20"/>
      <w:lang w:eastAsia="ar-SA" w:bidi="lo-LA"/>
    </w:rPr>
  </w:style>
  <w:style w:type="paragraph" w:customStyle="1" w:styleId="Normal2">
    <w:name w:val="Normal2"/>
    <w:rsid w:val="00C05081"/>
    <w:pPr>
      <w:spacing w:after="200" w:line="276" w:lineRule="auto"/>
    </w:pPr>
    <w:rPr>
      <w:rFonts w:cs="Calibri"/>
      <w:sz w:val="22"/>
      <w:szCs w:val="22"/>
      <w:lang w:val="lt-LT" w:eastAsia="lt-LT" w:bidi="lo-LA"/>
    </w:rPr>
  </w:style>
  <w:style w:type="paragraph" w:customStyle="1" w:styleId="LO-normal1">
    <w:name w:val="LO-normal1"/>
    <w:rsid w:val="00DF76E6"/>
    <w:pPr>
      <w:suppressAutoHyphens/>
    </w:pPr>
    <w:rPr>
      <w:rFonts w:ascii="Arial" w:eastAsia="Arial" w:hAnsi="Arial" w:cs="Arial"/>
      <w:lang w:val="lt-LT" w:eastAsia="zh-CN" w:bidi="hi-IN"/>
    </w:rPr>
  </w:style>
  <w:style w:type="character" w:customStyle="1" w:styleId="fontstyle01">
    <w:name w:val="fontstyle01"/>
    <w:basedOn w:val="DefaultParagraphFont"/>
    <w:rsid w:val="00EA7F87"/>
    <w:rPr>
      <w:rFonts w:ascii="MyriadPro-Regular" w:hAnsi="MyriadPro-Regular" w:hint="default"/>
      <w:b w:val="0"/>
      <w:bCs w:val="0"/>
      <w:i w:val="0"/>
      <w:iCs w:val="0"/>
      <w:color w:val="1F1F1F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891364"/>
    <w:rPr>
      <w:sz w:val="16"/>
      <w:szCs w:val="16"/>
    </w:rPr>
  </w:style>
  <w:style w:type="table" w:customStyle="1" w:styleId="Style12">
    <w:name w:val="_Style 12"/>
    <w:basedOn w:val="TableNormal"/>
    <w:qFormat/>
    <w:rsid w:val="00FA396F"/>
    <w:pPr>
      <w:spacing w:after="160" w:line="259" w:lineRule="auto"/>
    </w:pPr>
    <w:rPr>
      <w:rFonts w:ascii="Times New Roman" w:eastAsia="Times New Roman" w:hAnsi="Times New Roman"/>
      <w:lang w:val="lt-LT" w:eastAsia="lt-LT"/>
    </w:rPr>
    <w:tblPr>
      <w:tblInd w:w="0" w:type="nil"/>
    </w:tblPr>
  </w:style>
  <w:style w:type="paragraph" w:customStyle="1" w:styleId="m-2621434041913131521msolistparagraph">
    <w:name w:val="m_-2621434041913131521msolistparagraph"/>
    <w:basedOn w:val="Normal"/>
    <w:rsid w:val="007A741A"/>
    <w:pPr>
      <w:suppressAutoHyphens w:val="0"/>
      <w:autoSpaceDN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lang w:val="en-US"/>
    </w:rPr>
  </w:style>
  <w:style w:type="table" w:customStyle="1" w:styleId="69">
    <w:name w:val="69"/>
    <w:basedOn w:val="TableNormal"/>
    <w:rsid w:val="00861B63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TSnumeracija">
    <w:name w:val="TS numeracija"/>
    <w:basedOn w:val="Normal"/>
    <w:link w:val="TSnumeracijaChar"/>
    <w:rsid w:val="00861B63"/>
    <w:pPr>
      <w:pBdr>
        <w:top w:val="nil"/>
        <w:left w:val="nil"/>
        <w:bottom w:val="nil"/>
        <w:right w:val="nil"/>
        <w:between w:val="nil"/>
      </w:pBdr>
      <w:spacing w:before="40" w:after="0"/>
      <w:ind w:left="1213" w:hanging="1179"/>
    </w:pPr>
    <w:rPr>
      <w:rFonts w:eastAsia="Arial" w:cs="Arial"/>
      <w:b/>
      <w:color w:val="FF0000"/>
      <w:szCs w:val="20"/>
    </w:rPr>
  </w:style>
  <w:style w:type="paragraph" w:customStyle="1" w:styleId="TSnumeracijamainpozicija">
    <w:name w:val="TS numeracija main pozicija"/>
    <w:basedOn w:val="Normal"/>
    <w:link w:val="TSnumeracijamainpozicijaChar"/>
    <w:qFormat/>
    <w:rsid w:val="00861B63"/>
    <w:pPr>
      <w:pBdr>
        <w:top w:val="nil"/>
        <w:left w:val="nil"/>
        <w:bottom w:val="nil"/>
        <w:right w:val="nil"/>
        <w:between w:val="nil"/>
      </w:pBdr>
      <w:spacing w:before="80" w:after="0"/>
      <w:ind w:left="792" w:hanging="432"/>
    </w:pPr>
    <w:rPr>
      <w:rFonts w:eastAsia="Arial" w:cs="Arial"/>
      <w:b/>
      <w:color w:val="000000"/>
      <w:szCs w:val="20"/>
    </w:rPr>
  </w:style>
  <w:style w:type="table" w:customStyle="1" w:styleId="37">
    <w:name w:val="37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Char">
    <w:name w:val="TS numeracija Char"/>
    <w:basedOn w:val="DefaultParagraphFont"/>
    <w:link w:val="TSnumeracija"/>
    <w:rsid w:val="00E0359D"/>
    <w:rPr>
      <w:rFonts w:ascii="Arial" w:eastAsia="Arial" w:hAnsi="Arial" w:cs="Arial"/>
      <w:b/>
      <w:color w:val="FF0000"/>
      <w:lang w:val="lt-LT"/>
    </w:rPr>
  </w:style>
  <w:style w:type="table" w:customStyle="1" w:styleId="20">
    <w:name w:val="20"/>
    <w:basedOn w:val="TableNormal"/>
    <w:rsid w:val="00E0359D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SnumeracijamainpozicijaChar">
    <w:name w:val="TS numeracija main pozicija Char"/>
    <w:basedOn w:val="DefaultParagraphFont"/>
    <w:link w:val="TSnumeracijamainpozicija"/>
    <w:rsid w:val="00E0359D"/>
    <w:rPr>
      <w:rFonts w:ascii="Arial" w:eastAsia="Arial" w:hAnsi="Arial" w:cs="Arial"/>
      <w:b/>
      <w:color w:val="000000"/>
      <w:lang w:val="lt-LT"/>
    </w:rPr>
  </w:style>
  <w:style w:type="table" w:customStyle="1" w:styleId="25">
    <w:name w:val="25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F91074"/>
    <w:pPr>
      <w:spacing w:before="60" w:after="60"/>
      <w:ind w:firstLine="567"/>
      <w:jc w:val="both"/>
    </w:pPr>
    <w:rPr>
      <w:rFonts w:ascii="Arial" w:eastAsia="Arial" w:hAnsi="Arial" w:cs="Arial"/>
      <w:lang w:val="lt-LT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rojektopavadinimas">
    <w:name w:val="Projekto pavadinimas"/>
    <w:basedOn w:val="Normal"/>
    <w:link w:val="ProjektopavadinimasChar"/>
    <w:rsid w:val="00870E7A"/>
    <w:pPr>
      <w:tabs>
        <w:tab w:val="left" w:pos="2568"/>
      </w:tabs>
      <w:ind w:left="284" w:right="311" w:firstLine="0"/>
    </w:pPr>
    <w:rPr>
      <w:rFonts w:cs="Arial"/>
      <w:b/>
      <w:bCs/>
      <w:color w:val="000000"/>
      <w:sz w:val="32"/>
      <w:szCs w:val="32"/>
      <w:lang w:eastAsia="lt-LT"/>
    </w:rPr>
  </w:style>
  <w:style w:type="character" w:customStyle="1" w:styleId="ProjektopavadinimasChar">
    <w:name w:val="Projekto pavadinimas Char"/>
    <w:basedOn w:val="DefaultParagraphFont"/>
    <w:link w:val="Projektopavadinimas"/>
    <w:rsid w:val="00870E7A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upildytilaukeliai">
    <w:name w:val="Viršelio užpildyti laukeliai"/>
    <w:basedOn w:val="Normal"/>
    <w:link w:val="VirelioupildytilaukeliaiChar"/>
    <w:rsid w:val="00870E7A"/>
    <w:pPr>
      <w:tabs>
        <w:tab w:val="left" w:pos="2568"/>
      </w:tabs>
      <w:spacing w:line="360" w:lineRule="auto"/>
      <w:ind w:firstLine="0"/>
      <w:jc w:val="left"/>
    </w:pPr>
    <w:rPr>
      <w:rFonts w:cs="Arial"/>
      <w:b/>
      <w:bCs/>
      <w:color w:val="000000"/>
      <w:sz w:val="26"/>
      <w:szCs w:val="26"/>
      <w:lang w:eastAsia="lt-LT"/>
    </w:rPr>
  </w:style>
  <w:style w:type="character" w:customStyle="1" w:styleId="VirelioupildytilaukeliaiChar">
    <w:name w:val="Viršelio užpildyti laukeliai Char"/>
    <w:basedOn w:val="DefaultParagraphFont"/>
    <w:link w:val="Virelioupildytilaukeliai"/>
    <w:rsid w:val="00870E7A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Lent10k">
    <w:name w:val="Lent 10k"/>
    <w:basedOn w:val="Normal"/>
    <w:link w:val="Lent10kDiagrama"/>
    <w:qFormat/>
    <w:rsid w:val="006173D9"/>
    <w:pPr>
      <w:widowControl w:val="0"/>
      <w:spacing w:before="0" w:after="0"/>
      <w:ind w:firstLine="0"/>
      <w:jc w:val="left"/>
    </w:pPr>
    <w:rPr>
      <w:szCs w:val="16"/>
    </w:rPr>
  </w:style>
  <w:style w:type="character" w:customStyle="1" w:styleId="Lent10kDiagrama">
    <w:name w:val="Lent 10k Diagrama"/>
    <w:link w:val="Lent10k"/>
    <w:rsid w:val="006173D9"/>
    <w:rPr>
      <w:rFonts w:ascii="Arial" w:eastAsia="Times New Roman" w:hAnsi="Arial"/>
      <w:szCs w:val="16"/>
      <w:lang w:val="lt-LT"/>
    </w:rPr>
  </w:style>
  <w:style w:type="paragraph" w:customStyle="1" w:styleId="Lent10c">
    <w:name w:val="Lent 10c"/>
    <w:basedOn w:val="Lent10k"/>
    <w:link w:val="Lent10cDiagrama"/>
    <w:qFormat/>
    <w:rsid w:val="006173D9"/>
    <w:pPr>
      <w:jc w:val="center"/>
    </w:pPr>
  </w:style>
  <w:style w:type="paragraph" w:customStyle="1" w:styleId="Num1">
    <w:name w:val="Num1"/>
    <w:basedOn w:val="Normal"/>
    <w:link w:val="Num1Diagrama"/>
    <w:rsid w:val="006173D9"/>
    <w:pPr>
      <w:widowControl w:val="0"/>
      <w:numPr>
        <w:numId w:val="25"/>
      </w:numPr>
      <w:spacing w:before="0" w:after="0"/>
      <w:ind w:left="357" w:hanging="357"/>
    </w:pPr>
  </w:style>
  <w:style w:type="character" w:customStyle="1" w:styleId="Lent10cDiagrama">
    <w:name w:val="Lent 10c Diagrama"/>
    <w:basedOn w:val="Lent10kDiagrama"/>
    <w:link w:val="Lent10c"/>
    <w:rsid w:val="006173D9"/>
    <w:rPr>
      <w:rFonts w:ascii="Arial" w:eastAsia="Times New Roman" w:hAnsi="Arial"/>
      <w:szCs w:val="16"/>
      <w:lang w:val="lt-LT"/>
    </w:rPr>
  </w:style>
  <w:style w:type="character" w:customStyle="1" w:styleId="Num1Diagrama">
    <w:name w:val="Num1 Diagrama"/>
    <w:link w:val="Num1"/>
    <w:rsid w:val="006173D9"/>
    <w:rPr>
      <w:rFonts w:ascii="Arial" w:eastAsia="Times New Roman" w:hAnsi="Arial"/>
      <w:szCs w:val="24"/>
      <w:lang w:val="lt-LT"/>
    </w:rPr>
  </w:style>
  <w:style w:type="paragraph" w:customStyle="1" w:styleId="Len10cb">
    <w:name w:val="Len10cb"/>
    <w:basedOn w:val="Lent10c"/>
    <w:link w:val="Len10cbDiagrama"/>
    <w:rsid w:val="006173D9"/>
    <w:rPr>
      <w:b/>
    </w:rPr>
  </w:style>
  <w:style w:type="character" w:customStyle="1" w:styleId="Len10cbDiagrama">
    <w:name w:val="Len10cb Diagrama"/>
    <w:link w:val="Len10cb"/>
    <w:rsid w:val="006173D9"/>
    <w:rPr>
      <w:rFonts w:ascii="Arial" w:eastAsia="Times New Roman" w:hAnsi="Arial"/>
      <w:b/>
      <w:szCs w:val="16"/>
      <w:lang w:val="lt-LT"/>
    </w:rPr>
  </w:style>
  <w:style w:type="paragraph" w:customStyle="1" w:styleId="Lent10d">
    <w:name w:val="Lent 10d"/>
    <w:basedOn w:val="Lent10k"/>
    <w:link w:val="Lent10dDiagrama"/>
    <w:qFormat/>
    <w:rsid w:val="006173D9"/>
    <w:pPr>
      <w:jc w:val="right"/>
    </w:pPr>
  </w:style>
  <w:style w:type="character" w:customStyle="1" w:styleId="Lent10dDiagrama">
    <w:name w:val="Lent 10d Diagrama"/>
    <w:basedOn w:val="Lent10kDiagrama"/>
    <w:link w:val="Lent10d"/>
    <w:rsid w:val="006173D9"/>
    <w:rPr>
      <w:rFonts w:ascii="Arial" w:eastAsia="Times New Roman" w:hAnsi="Arial"/>
      <w:szCs w:val="16"/>
      <w:lang w:val="lt-LT"/>
    </w:rPr>
  </w:style>
  <w:style w:type="paragraph" w:customStyle="1" w:styleId="BYLOSNUMERISVIRELIUI">
    <w:name w:val="BYLOS NUMERIS VIRŠELIUI"/>
    <w:basedOn w:val="Projektopavadinimas"/>
    <w:link w:val="BYLOSNUMERISVIRELIUIChar"/>
    <w:qFormat/>
    <w:rsid w:val="00D1565E"/>
    <w:pPr>
      <w:jc w:val="right"/>
    </w:pPr>
    <w:rPr>
      <w:sz w:val="72"/>
      <w:szCs w:val="72"/>
    </w:rPr>
  </w:style>
  <w:style w:type="character" w:customStyle="1" w:styleId="BYLOSNUMERISVIRELIUIChar">
    <w:name w:val="BYLOS NUMERIS VIRŠELIUI Char"/>
    <w:basedOn w:val="ProjektopavadinimasChar"/>
    <w:link w:val="BYLOSNUMERISVIRELIUI"/>
    <w:rsid w:val="00D1565E"/>
    <w:rPr>
      <w:rFonts w:ascii="Arial" w:eastAsia="Times New Roman" w:hAnsi="Arial" w:cs="Arial"/>
      <w:b/>
      <w:bCs/>
      <w:color w:val="000000"/>
      <w:sz w:val="72"/>
      <w:szCs w:val="72"/>
      <w:lang w:val="lt-LT" w:eastAsia="lt-LT"/>
    </w:rPr>
  </w:style>
  <w:style w:type="paragraph" w:customStyle="1" w:styleId="PROJEKTOPAVADINIMASVIRELIUI">
    <w:name w:val="PROJEKTO PAVADINIMAS VIRŠELIUI"/>
    <w:basedOn w:val="Projektopavadinimas"/>
    <w:link w:val="PROJEKTOPAVADINIMASVIRELIUIChar"/>
    <w:qFormat/>
    <w:rsid w:val="00D1565E"/>
    <w:pPr>
      <w:tabs>
        <w:tab w:val="left" w:pos="9498"/>
      </w:tabs>
      <w:ind w:left="0" w:right="453"/>
    </w:pPr>
  </w:style>
  <w:style w:type="character" w:customStyle="1" w:styleId="PROJEKTOPAVADINIMASVIRELIUIChar">
    <w:name w:val="PROJEKTO PAVADINIMAS VIRŠELIUI Char"/>
    <w:basedOn w:val="ProjektopavadinimasChar"/>
    <w:link w:val="PROJEKTOPAVADINIMASVIRELIUI"/>
    <w:rsid w:val="00D1565E"/>
    <w:rPr>
      <w:rFonts w:ascii="Arial" w:eastAsia="Times New Roman" w:hAnsi="Arial" w:cs="Arial"/>
      <w:b/>
      <w:bCs/>
      <w:color w:val="000000"/>
      <w:sz w:val="32"/>
      <w:szCs w:val="32"/>
      <w:lang w:val="lt-LT" w:eastAsia="lt-LT"/>
    </w:rPr>
  </w:style>
  <w:style w:type="paragraph" w:customStyle="1" w:styleId="Virelioprojektoduomenys">
    <w:name w:val="Viršelio projekto duomenys"/>
    <w:basedOn w:val="Virelioupildytilaukeliai"/>
    <w:link w:val="VirelioprojektoduomenysChar"/>
    <w:qFormat/>
    <w:rsid w:val="00D1565E"/>
  </w:style>
  <w:style w:type="character" w:customStyle="1" w:styleId="VirelioprojektoduomenysChar">
    <w:name w:val="Viršelio projekto duomenys Char"/>
    <w:basedOn w:val="VirelioupildytilaukeliaiChar"/>
    <w:link w:val="Virelioprojektoduomenys"/>
    <w:rsid w:val="00D1565E"/>
    <w:rPr>
      <w:rFonts w:ascii="Arial" w:eastAsia="Times New Roman" w:hAnsi="Arial" w:cs="Arial"/>
      <w:b/>
      <w:bCs/>
      <w:color w:val="000000"/>
      <w:sz w:val="26"/>
      <w:szCs w:val="26"/>
      <w:lang w:val="lt-LT" w:eastAsia="lt-LT"/>
    </w:rPr>
  </w:style>
  <w:style w:type="paragraph" w:customStyle="1" w:styleId="Normalbepirmoseilutstraukimo">
    <w:name w:val="Normal be pirmos eilutės įtraukimo"/>
    <w:basedOn w:val="Normal"/>
    <w:link w:val="NormalbepirmoseilutstraukimoChar"/>
    <w:qFormat/>
    <w:rsid w:val="00D1565E"/>
    <w:pPr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  <w:rPr>
      <w:rFonts w:eastAsia="Arial"/>
      <w:szCs w:val="20"/>
    </w:rPr>
  </w:style>
  <w:style w:type="character" w:customStyle="1" w:styleId="NormalbepirmoseilutstraukimoChar">
    <w:name w:val="Normal be pirmos eilutės įtraukimo Char"/>
    <w:basedOn w:val="DefaultParagraphFont"/>
    <w:link w:val="Normalbepirmoseilutstraukimo"/>
    <w:rsid w:val="00D1565E"/>
    <w:rPr>
      <w:rFonts w:ascii="Arial" w:eastAsia="Arial" w:hAnsi="Arial"/>
      <w:lang w:val="lt-LT"/>
    </w:rPr>
  </w:style>
  <w:style w:type="paragraph" w:customStyle="1" w:styleId="KZnumeracija">
    <w:name w:val="KZ numeracija"/>
    <w:basedOn w:val="NUMERACIJA"/>
    <w:link w:val="KZnumeracijaChar"/>
    <w:qFormat/>
    <w:rsid w:val="00D1565E"/>
    <w:pPr>
      <w:ind w:left="340" w:firstLine="0"/>
      <w:jc w:val="both"/>
    </w:pPr>
  </w:style>
  <w:style w:type="character" w:customStyle="1" w:styleId="KZnumeracijaChar">
    <w:name w:val="KZ numeracija Char"/>
    <w:basedOn w:val="NUMERACIJAChar"/>
    <w:link w:val="KZnumeracija"/>
    <w:rsid w:val="00D1565E"/>
    <w:rPr>
      <w:rFonts w:ascii="Arial" w:eastAsia="Times New Roman" w:hAnsi="Arial" w:cs="Arial"/>
      <w:lang w:val="lt-LT"/>
    </w:rPr>
  </w:style>
  <w:style w:type="paragraph" w:customStyle="1" w:styleId="11antrastes">
    <w:name w:val="1.1 antrastes"/>
    <w:basedOn w:val="Heading2"/>
    <w:link w:val="11antrastesChar"/>
    <w:qFormat/>
    <w:rsid w:val="008942CB"/>
  </w:style>
  <w:style w:type="character" w:customStyle="1" w:styleId="11antrastesChar">
    <w:name w:val="1.1 antrastes Char"/>
    <w:basedOn w:val="Heading2Char"/>
    <w:link w:val="11antrastes"/>
    <w:rsid w:val="008942CB"/>
    <w:rPr>
      <w:rFonts w:ascii="Arial" w:eastAsia="Times New Roman" w:hAnsi="Arial"/>
      <w:b/>
      <w:bCs/>
      <w:caps/>
      <w:szCs w:val="26"/>
      <w:lang w:val="lt-LT"/>
    </w:rPr>
  </w:style>
  <w:style w:type="paragraph" w:customStyle="1" w:styleId="1Antrastes">
    <w:name w:val="1 Antrastes"/>
    <w:basedOn w:val="Heading1"/>
    <w:link w:val="1AntrastesChar"/>
    <w:qFormat/>
    <w:rsid w:val="00835C23"/>
    <w:rPr>
      <w:sz w:val="20"/>
    </w:rPr>
  </w:style>
  <w:style w:type="character" w:customStyle="1" w:styleId="Heading1Char">
    <w:name w:val="Heading 1 Char"/>
    <w:basedOn w:val="DefaultParagraphFont"/>
    <w:link w:val="Heading1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character" w:customStyle="1" w:styleId="1AntrastesChar">
    <w:name w:val="1 Antrastes Char"/>
    <w:basedOn w:val="Heading1Char"/>
    <w:link w:val="1Antrastes"/>
    <w:rsid w:val="00835C23"/>
    <w:rPr>
      <w:rFonts w:ascii="Arial" w:eastAsia="Times New Roman" w:hAnsi="Arial"/>
      <w:b/>
      <w:bCs/>
      <w:caps/>
      <w:sz w:val="24"/>
      <w:szCs w:val="28"/>
      <w:lang w:val="lt-LT"/>
    </w:rPr>
  </w:style>
  <w:style w:type="paragraph" w:customStyle="1" w:styleId="PAV0">
    <w:name w:val="_PAV"/>
    <w:basedOn w:val="Normal"/>
    <w:qFormat/>
    <w:rsid w:val="002F3554"/>
    <w:pPr>
      <w:widowControl w:val="0"/>
      <w:spacing w:before="120"/>
      <w:ind w:firstLine="0"/>
      <w:jc w:val="center"/>
    </w:pPr>
    <w:rPr>
      <w:b/>
      <w:sz w:val="16"/>
    </w:rPr>
  </w:style>
  <w:style w:type="paragraph" w:customStyle="1" w:styleId="Punktai0">
    <w:name w:val="_Punktai"/>
    <w:basedOn w:val="Normal"/>
    <w:qFormat/>
    <w:rsid w:val="00EC70AA"/>
    <w:pPr>
      <w:widowControl w:val="0"/>
      <w:numPr>
        <w:numId w:val="27"/>
      </w:numPr>
      <w:spacing w:before="0"/>
      <w:ind w:left="714" w:hanging="357"/>
    </w:pPr>
  </w:style>
  <w:style w:type="paragraph" w:customStyle="1" w:styleId="lentelitekstasjuodas">
    <w:name w:val="lentelių tekstas juodas"/>
    <w:basedOn w:val="Normal"/>
    <w:link w:val="lentelitekstasjuodasChar"/>
    <w:qFormat/>
    <w:rsid w:val="002F3554"/>
    <w:pPr>
      <w:ind w:firstLine="0"/>
      <w:jc w:val="left"/>
    </w:pPr>
    <w:rPr>
      <w:noProof/>
      <w:sz w:val="18"/>
      <w:szCs w:val="22"/>
    </w:rPr>
  </w:style>
  <w:style w:type="character" w:customStyle="1" w:styleId="lentelitekstasjuodasChar">
    <w:name w:val="lentelių tekstas juodas Char"/>
    <w:link w:val="lentelitekstasjuodas"/>
    <w:rsid w:val="002F3554"/>
    <w:rPr>
      <w:rFonts w:ascii="Arial" w:eastAsia="Times New Roman" w:hAnsi="Arial"/>
      <w:noProof/>
      <w:sz w:val="18"/>
      <w:szCs w:val="22"/>
      <w:lang w:val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784CB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52D1F"/>
    <w:rPr>
      <w:color w:val="919191" w:themeColor="followedHyperlink"/>
      <w:u w:val="single"/>
    </w:rPr>
  </w:style>
  <w:style w:type="numbering" w:customStyle="1" w:styleId="CurrentList1">
    <w:name w:val="Current List1"/>
    <w:uiPriority w:val="99"/>
    <w:rsid w:val="005826C8"/>
    <w:pPr>
      <w:numPr>
        <w:numId w:val="28"/>
      </w:numPr>
    </w:pPr>
  </w:style>
  <w:style w:type="paragraph" w:styleId="Revision">
    <w:name w:val="Revision"/>
    <w:hidden/>
    <w:uiPriority w:val="99"/>
    <w:semiHidden/>
    <w:rsid w:val="005D787A"/>
    <w:rPr>
      <w:rFonts w:ascii="Arial" w:eastAsia="Times New Roman" w:hAnsi="Arial"/>
      <w:szCs w:val="24"/>
      <w:lang w:val="lt-LT"/>
    </w:rPr>
  </w:style>
  <w:style w:type="character" w:customStyle="1" w:styleId="Heading3Char">
    <w:name w:val="Heading 3 Char"/>
    <w:basedOn w:val="DefaultParagraphFont"/>
    <w:link w:val="Heading3"/>
    <w:rsid w:val="00FA7333"/>
    <w:rPr>
      <w:rFonts w:ascii="Arial" w:eastAsia="Times New Roman" w:hAnsi="Arial"/>
      <w:b/>
      <w:bCs/>
      <w:caps/>
      <w:szCs w:val="24"/>
      <w:lang w:val="lt-LT"/>
    </w:rPr>
  </w:style>
  <w:style w:type="character" w:customStyle="1" w:styleId="Heading5Char">
    <w:name w:val="Heading 5 Char"/>
    <w:basedOn w:val="DefaultParagraphFont"/>
    <w:link w:val="Heading5"/>
    <w:rsid w:val="00FA7333"/>
    <w:rPr>
      <w:rFonts w:ascii="Cambria" w:eastAsia="Times New Roman" w:hAnsi="Cambria"/>
      <w:color w:val="243F60"/>
      <w:szCs w:val="24"/>
      <w:lang w:val="lt-LT"/>
    </w:rPr>
  </w:style>
  <w:style w:type="character" w:customStyle="1" w:styleId="Heading6Char">
    <w:name w:val="Heading 6 Char"/>
    <w:basedOn w:val="DefaultParagraphFont"/>
    <w:link w:val="Heading6"/>
    <w:rsid w:val="00FA7333"/>
    <w:rPr>
      <w:rFonts w:ascii="Cambria" w:eastAsia="Times New Roman" w:hAnsi="Cambria"/>
      <w:i/>
      <w:iCs/>
      <w:color w:val="243F60"/>
      <w:szCs w:val="24"/>
      <w:lang w:val="lt-LT"/>
    </w:rPr>
  </w:style>
  <w:style w:type="character" w:customStyle="1" w:styleId="Heading7Char">
    <w:name w:val="Heading 7 Char"/>
    <w:basedOn w:val="DefaultParagraphFont"/>
    <w:link w:val="Heading7"/>
    <w:rsid w:val="00FA7333"/>
    <w:rPr>
      <w:rFonts w:ascii="Cambria" w:eastAsia="Times New Roman" w:hAnsi="Cambria"/>
      <w:i/>
      <w:iCs/>
      <w:color w:val="404040"/>
      <w:szCs w:val="24"/>
      <w:lang w:val="lt-LT"/>
    </w:rPr>
  </w:style>
  <w:style w:type="character" w:customStyle="1" w:styleId="Heading8Char">
    <w:name w:val="Heading 8 Char"/>
    <w:basedOn w:val="DefaultParagraphFont"/>
    <w:link w:val="Heading8"/>
    <w:rsid w:val="00FA7333"/>
    <w:rPr>
      <w:rFonts w:ascii="Cambria" w:eastAsia="Times New Roman" w:hAnsi="Cambria"/>
      <w:color w:val="404040"/>
      <w:lang w:val="lt-LT"/>
    </w:rPr>
  </w:style>
  <w:style w:type="character" w:customStyle="1" w:styleId="Heading9Char">
    <w:name w:val="Heading 9 Char"/>
    <w:basedOn w:val="DefaultParagraphFont"/>
    <w:link w:val="Heading9"/>
    <w:rsid w:val="00FA7333"/>
    <w:rPr>
      <w:rFonts w:ascii="Cambria" w:eastAsia="Times New Roman" w:hAnsi="Cambria"/>
      <w:i/>
      <w:iCs/>
      <w:color w:val="404040"/>
      <w:lang w:val="lt-LT"/>
    </w:rPr>
  </w:style>
  <w:style w:type="character" w:styleId="IntenseEmphasis">
    <w:name w:val="Intense Emphasis"/>
    <w:basedOn w:val="DefaultParagraphFont"/>
    <w:uiPriority w:val="21"/>
    <w:qFormat/>
    <w:rsid w:val="00FA7333"/>
    <w:rPr>
      <w:i/>
      <w:iCs/>
      <w:color w:val="A5A5A5" w:themeColor="accent1" w:themeShade="BF"/>
    </w:rPr>
  </w:style>
  <w:style w:type="paragraph" w:customStyle="1" w:styleId="TableText">
    <w:name w:val="Table Text"/>
    <w:basedOn w:val="Normal"/>
    <w:qFormat/>
    <w:rsid w:val="00F81A31"/>
    <w:pPr>
      <w:suppressAutoHyphens w:val="0"/>
      <w:autoSpaceDN/>
      <w:spacing w:before="0" w:line="220" w:lineRule="atLeast"/>
      <w:ind w:firstLine="0"/>
      <w:jc w:val="left"/>
      <w:textAlignment w:val="auto"/>
    </w:pPr>
    <w:rPr>
      <w:rFonts w:ascii="Verdana" w:hAnsi="Verdana" w:cs="Arial"/>
      <w:sz w:val="16"/>
      <w:szCs w:val="23"/>
      <w:lang w:eastAsia="da-DK"/>
    </w:rPr>
  </w:style>
  <w:style w:type="character" w:customStyle="1" w:styleId="CommentTextNoSpaceChar">
    <w:name w:val="Comment Text NoSpace Char"/>
    <w:basedOn w:val="DefaultParagraphFont"/>
    <w:link w:val="CommentTextNoSpace"/>
    <w:rsid w:val="00F81A31"/>
    <w:rPr>
      <w:noProof/>
      <w:lang w:val="lt-LT"/>
    </w:rPr>
  </w:style>
  <w:style w:type="paragraph" w:customStyle="1" w:styleId="CommentTextNoSpace">
    <w:name w:val="Comment Text NoSpace"/>
    <w:basedOn w:val="Normal"/>
    <w:next w:val="Normal"/>
    <w:link w:val="CommentTextNoSpaceChar"/>
    <w:rsid w:val="00F81A31"/>
    <w:pPr>
      <w:suppressAutoHyphens w:val="0"/>
      <w:autoSpaceDN/>
      <w:spacing w:before="0" w:after="0" w:line="270" w:lineRule="atLeast"/>
      <w:ind w:firstLine="0"/>
      <w:jc w:val="left"/>
      <w:textAlignment w:val="auto"/>
    </w:pPr>
    <w:rPr>
      <w:rFonts w:ascii="Calibri" w:eastAsia="Calibri" w:hAnsi="Calibri"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79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4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65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13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3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9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52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99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33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36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77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2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03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55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631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521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91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4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30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96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598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4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574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14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80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8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354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9637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2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2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849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54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3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8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1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15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472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00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4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0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0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890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294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5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0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9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60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7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71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90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2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14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88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91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8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55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6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51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29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65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8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53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2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0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989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26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46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44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4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9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68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7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3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5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846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4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4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8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96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30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33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48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10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26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432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552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86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41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326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1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7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630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488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2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31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24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46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3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73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31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4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25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4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17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18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3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4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82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317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97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829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174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163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499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90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4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851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47286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321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56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014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941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FE2EA"/>
                                    <w:left w:val="none" w:sz="0" w:space="12" w:color="DFE2EA"/>
                                    <w:bottom w:val="single" w:sz="6" w:space="0" w:color="DFE2EA"/>
                                    <w:right w:val="none" w:sz="0" w:space="31" w:color="DFE2EA"/>
                                  </w:divBdr>
                                  <w:divsChild>
                                    <w:div w:id="21219493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533497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1611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83983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1623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08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816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8854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7521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291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2330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509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0504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32547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06586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97177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430746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485135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4069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77600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2951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8106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119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2053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649527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556084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771296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34837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161521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746281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06417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1073418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669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4384545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47517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30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8142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42236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18497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249793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10446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617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49081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3633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20080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3909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2514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20159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003288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61437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56396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99794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452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668236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4883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004312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3138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0881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32349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963159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773205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915654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83720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68088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624936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79111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2661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88330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382962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93362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987534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2269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4577233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841401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78729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63212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298194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69057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39163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4487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48772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5112463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07078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80978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02070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283444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117355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2629939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7437927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09445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3273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812826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20557361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63337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73189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85803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4977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4351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077714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721872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509565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381909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77601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75726874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804350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30551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47778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414892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610508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408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6186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08833758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93336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11020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41422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11160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15612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03026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931594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295787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877852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57210626">
                                                                                  <w:marLeft w:val="-60"/>
                                                                                  <w:marRight w:val="12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1098143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51985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429803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01091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2270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4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6679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439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34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52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0223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253893">
                                                  <w:marLeft w:val="0"/>
                                                  <w:marRight w:val="12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37400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7327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4714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786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1107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06877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30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035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871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6535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125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09644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006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978525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53048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620864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12611861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37819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46572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090008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189371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18594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20177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733719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87829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132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823619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463126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32974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9365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306251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24175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16136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87114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67060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41987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74575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26957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08059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800559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2046440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2752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62444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49751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208350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105471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9595230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006394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907478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53246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77006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4979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5272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17874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445626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40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1689832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9035729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287804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745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22610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06813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0443203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926202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683263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669526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03230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42492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968225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5340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660814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062059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53190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87446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0685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38311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7944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52192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9466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311054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502733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403333621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298570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9799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855566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79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1402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1294494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900729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7120814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93701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408456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9933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4867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491779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866113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774465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134876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2072986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03584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53715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4997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82484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1422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149000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858057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671905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96907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19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62303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730571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638974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47400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2664421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088178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846050287">
                                                                                                                              <w:marLeft w:val="12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2808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3376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90816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60629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528660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9275040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599199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260747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002383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77497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632886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529502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29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37834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50663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719303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33422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17529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1670368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0697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918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0845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0908946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110114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88035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873430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205592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5379593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982552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35088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7379059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945793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34947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5734219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4207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3410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2888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12745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677408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3694978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908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01251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995065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78142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7717983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03381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73240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35963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08613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12068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8651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8239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110377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40705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21790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77926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40254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175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5894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18551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06439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418554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796320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9875597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913879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1977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624759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2009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67435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45669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929552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02644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884422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637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33581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27457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504113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017780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97304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039842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46211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535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69383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6497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2509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8178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770376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37725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2102717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44990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4737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58906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4735211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1290591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2317072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554761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66484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767984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64245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07453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61006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8377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421477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3537213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403015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023416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5210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219605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587905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227950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45232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4544617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0671896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103577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8519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24855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030011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86734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67401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578992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7468352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598286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4730777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363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67407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6713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8391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604173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52858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563724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75492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091928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3710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0688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53625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679089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12468438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55786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468993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700326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746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8877425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5035311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8467299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589074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9944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4349897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701777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8289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33177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6602991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92016860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704103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182579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15665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327496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502429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69242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4534485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399049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809797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3037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176286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091260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57901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81571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940704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2428955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04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97736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117426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543642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338942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82420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127757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854610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1521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24407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899990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906691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65890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150539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57905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2350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51737832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249382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31406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9512843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483191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2250714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9379917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619862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7400235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251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630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471321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648128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58020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77986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273583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5389319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9300984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234107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435760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99968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163718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97723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09983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607595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383274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012327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60380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541930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7707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634299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83130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761274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5165766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294852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92899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6194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44359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3539343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3185297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295570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6802417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800119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792884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4991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56745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735086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21632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44746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3453312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75651251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3249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61075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573703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714247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391177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0072189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212565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46691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190809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2068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6993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64457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19001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22852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294736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1737906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9029321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663646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11530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4358303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336103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296722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77948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139937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965143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963414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349773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956334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43298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693917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1371756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322579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63983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063058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0201487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23915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05162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00534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354328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558605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93391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67947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608724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4790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1588236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4802839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8078603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463961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9680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37544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96261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071459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409450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9360963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022315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2864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60942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993854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1058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209881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018443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884617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13425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582823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426014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4512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19639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672032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840363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63123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1883868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846255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165144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08828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15414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9470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069153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109983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599461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41095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13788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7381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149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46558167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58514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153454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7056518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0680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309077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1251885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5807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329356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3418107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979409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09316375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075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3437510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3879616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99777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521070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32057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9246090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6288240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564116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969207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53139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885757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645644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92403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3171335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487729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19611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440071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033806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4998970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4654556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236841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4998657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7525793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561684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154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619716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4806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72534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36404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103996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889101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964825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1432879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2830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13273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610608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68986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588671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835790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9729622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661303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99151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30396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020435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3067840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289564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96620481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540226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997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7873696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73575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400153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279057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586520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3952568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883775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488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743133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2823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386499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1452959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2061927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1274367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80654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57499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61959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096905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6739901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035787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2275761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138260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246201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57975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091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78227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9512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6191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889613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626869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9390044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607663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303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48914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39308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574095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5850424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827870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4616531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18805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687437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5935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38725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4497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467245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018536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65838545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94242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7366319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47155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066897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01636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842374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009973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6093652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83422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628082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5374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475233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528882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2405387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395787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93243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17762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377277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59703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033115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190769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97203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9901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1758808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53188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897297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95648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1950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96868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042453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0818677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4842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33961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6991802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314164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6937229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77836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5394403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856998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01138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805558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8551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618964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19408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8334674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8495743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92509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843900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72138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48305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8437540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245671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2996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56326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13687121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22196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565742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6783962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365063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95638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6865171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044738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1896634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579822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20710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052715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9436702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11743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62422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20031522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946220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821270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1103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72041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14329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45768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2088744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892591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55130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74178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141507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25012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6361159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265333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4244009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931502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9104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73200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4240163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4775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154945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160151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4891476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55553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66111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911932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6038598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9264261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66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912868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106269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087701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33503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25066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9219709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4665207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760589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8809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801454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6517992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23377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335411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680751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5981552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484424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8802009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154283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603380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684295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49041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01303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1348595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241197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6603799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917600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1128474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303226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124314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615142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06226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3307868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6593408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094886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94767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6577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0000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35911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62756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97102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9616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01549725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9500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4171766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760927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01593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16679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1910553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1905079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9859327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4751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62669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89049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16418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17884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6180090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2976720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7937349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7050527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9741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30402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6314827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828645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9986326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2700063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7914566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42762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69030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826583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430875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61802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7136390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7892321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64829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78305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916073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638959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008213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967047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466783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6790736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71587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17251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29855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000395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870109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37368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1169858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7894957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04632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816405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96696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726047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2073566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51841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2264524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992712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587918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011780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62853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49336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945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415379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9160703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8602690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13905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229932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575462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4211747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769171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146792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5863562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500396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7476793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885179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677102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02197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175203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0142199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0948771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726097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4655369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614039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632251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3140654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751100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4295733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9165802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1454720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262579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5806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6807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43191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917032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525648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9419552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0898484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075588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55524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01177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560090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8420495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0751833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98877611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0005493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945939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76820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74846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44060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7975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7837904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44086640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5815034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0251776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163954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405107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9838290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874798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8907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6739945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7515534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504322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41011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35171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23467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83871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1878651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7918701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82255088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79036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4246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55688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601300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52887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66155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1525895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96931668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86144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6028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885268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706172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589234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22236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39901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963078374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753680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266220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1960920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88784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71125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969225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71933127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42511206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27159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452780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0492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360610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6198289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324950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58694304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859010233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15616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1291084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29423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368693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685467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153448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8320540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492089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204453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7085676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43506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20235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7855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931053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41488455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23597064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119560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486112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718571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111848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660257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61370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9724258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0366577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49508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179376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12921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271764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82580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7011218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41269226">
                                                                                                  <w:marLeft w:val="-30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59929338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82637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45447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1575627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6272112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7982080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4261216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4561694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80285159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3226635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28907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0514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4843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60604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0653136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56875076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22956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94731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68617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34851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2499978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7407526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937890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03792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375282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441473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6782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7388826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273751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532675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14919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94475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5198113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390238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272053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2933370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36909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030645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3748140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3575429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765677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7022927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55798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68833784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5891044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6565644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923281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156318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64802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63200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75885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90065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352095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217536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8924601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322932570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335251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25263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943906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83957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8544675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653472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9947940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4378185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4630848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57488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915948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719352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786485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4321818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825778039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1699837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13591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6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61861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342106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2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04826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338347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3279698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9876569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23861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9456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63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995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35761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80212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8694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auto"/>
                                                                    <w:left w:val="single" w:sz="6" w:space="0" w:color="auto"/>
                                                                    <w:bottom w:val="single" w:sz="6" w:space="0" w:color="auto"/>
                                                                    <w:right w:val="single" w:sz="6" w:space="0" w:color="auto"/>
                                                                  </w:divBdr>
                                                                  <w:divsChild>
                                                                    <w:div w:id="19582950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75054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152544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53806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389166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79197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63686589">
                                                              <w:marLeft w:val="6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4324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8994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26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404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632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274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548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541494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8527511">
                                                          <w:marLeft w:val="120"/>
                                                          <w:marRight w:val="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33004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83605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827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37449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202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890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837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94371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800375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3502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994291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2547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275676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0450194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41773311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0823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1380581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07922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70342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354720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842118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4102094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17090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60"/>
                                                                                  <w:marBottom w:val="6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286601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88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094880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853645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460201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2772277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74875582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38953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071721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1568897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0080885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80242771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96435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245661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18532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71339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740326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49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6162379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006832475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782651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138369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4089410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471457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98403831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9629560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87547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262238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981118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729548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6744850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468478147">
                                                                                              <w:marLeft w:val="-240"/>
                                                                                              <w:marRight w:val="-12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69297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63521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7413541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76429827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85961655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839480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6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54916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22256628">
                                                                              <w:marLeft w:val="240"/>
                                                                              <w:marRight w:val="240"/>
                                                                              <w:marTop w:val="180"/>
                                                                              <w:marBottom w:val="36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1938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639773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single" w:sz="6" w:space="0" w:color="auto"/>
                                                                                        <w:left w:val="single" w:sz="6" w:space="0" w:color="auto"/>
                                                                                        <w:bottom w:val="single" w:sz="6" w:space="0" w:color="auto"/>
                                                                                        <w:right w:val="single" w:sz="6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07312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13680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59193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9692418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71396214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436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6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7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090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574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6946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7164515">
                                  <w:marLeft w:val="12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7005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133446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36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270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us%20Lapinskas\Downloads\2L%20Templeitai-KMZ\Inekstra%20blankas%203" TargetMode="External"/></Relationships>
</file>

<file path=word/theme/theme1.xml><?xml version="1.0" encoding="utf-8"?>
<a:theme xmlns:a="http://schemas.openxmlformats.org/drawingml/2006/main" name="„Office“ tema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B801DCF4FE5047A673524D3F024109" ma:contentTypeVersion="22" ma:contentTypeDescription="Create a new document." ma:contentTypeScope="" ma:versionID="dcfff8c9774eabd77b0998c313cbf327">
  <xsd:schema xmlns:xsd="http://www.w3.org/2001/XMLSchema" xmlns:xs="http://www.w3.org/2001/XMLSchema" xmlns:p="http://schemas.microsoft.com/office/2006/metadata/properties" xmlns:ns2="5328b85b-5462-473c-b7d7-716e71d978e3" xmlns:ns3="25a440d9-bd28-4917-92b3-9fa9a41cf7ff" targetNamespace="http://schemas.microsoft.com/office/2006/metadata/properties" ma:root="true" ma:fieldsID="7c98db024008a8855e24b76dae22f111" ns2:_="" ns3:_="">
    <xsd:import namespace="5328b85b-5462-473c-b7d7-716e71d978e3"/>
    <xsd:import namespace="25a440d9-bd28-4917-92b3-9fa9a41cf7ff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Version" minOccurs="0"/>
                <xsd:element ref="ns2:lcf76f155ced4ddcb4097134ff3c332f0" minOccurs="0"/>
                <xsd:element ref="ns2:MediaServiceMetadata" minOccurs="0"/>
                <xsd:element ref="ns2:MediaServiceFastMetadata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OCR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28b85b-5462-473c-b7d7-716e71d978e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Version" ma:index="10" nillable="true" ma:displayName="MigrationWizIdVersion" ma:internalName="MigrationWizIdVersion">
      <xsd:simpleType>
        <xsd:restriction base="dms:Text"/>
      </xsd:simpleType>
    </xsd:element>
    <xsd:element name="lcf76f155ced4ddcb4097134ff3c332f0" ma:index="11" nillable="true" ma:displayName="Vaizdų žymės_0" ma:hidden="true" ma:internalName="lcf76f155ced4ddcb4097134ff3c332f0" ma:readOnly="false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eb98984b-115e-4c08-a141-e29f006610a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a440d9-bd28-4917-92b3-9fa9a41cf7f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1796739-d2b9-4e88-a001-0921cdd87ffa}" ma:internalName="TaxCatchAll" ma:showField="CatchAllData" ma:web="25a440d9-bd28-4917-92b3-9fa9a41cf7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Version xmlns="5328b85b-5462-473c-b7d7-716e71d978e3" xsi:nil="true"/>
    <lcf76f155ced4ddcb4097134ff3c332f xmlns="5328b85b-5462-473c-b7d7-716e71d978e3">
      <Terms xmlns="http://schemas.microsoft.com/office/infopath/2007/PartnerControls"/>
    </lcf76f155ced4ddcb4097134ff3c332f>
    <MigrationWizId xmlns="5328b85b-5462-473c-b7d7-716e71d978e3" xsi:nil="true"/>
    <TaxCatchAll xmlns="25a440d9-bd28-4917-92b3-9fa9a41cf7ff" xsi:nil="true"/>
    <MigrationWizIdPermissions xmlns="5328b85b-5462-473c-b7d7-716e71d978e3" xsi:nil="true"/>
    <lcf76f155ced4ddcb4097134ff3c332f0 xmlns="5328b85b-5462-473c-b7d7-716e71d978e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BBFB10-2696-4D6D-8AF3-529ED8EB05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EE4A74-BB06-432F-A3FB-C6F455DC4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28b85b-5462-473c-b7d7-716e71d978e3"/>
    <ds:schemaRef ds:uri="25a440d9-bd28-4917-92b3-9fa9a41cf7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2FE3E6-245F-4C0A-BCBA-23C3235786C5}">
  <ds:schemaRefs>
    <ds:schemaRef ds:uri="http://schemas.microsoft.com/office/2006/metadata/properties"/>
    <ds:schemaRef ds:uri="http://schemas.microsoft.com/office/infopath/2007/PartnerControls"/>
    <ds:schemaRef ds:uri="5328b85b-5462-473c-b7d7-716e71d978e3"/>
    <ds:schemaRef ds:uri="25a440d9-bd28-4917-92b3-9fa9a41cf7ff"/>
  </ds:schemaRefs>
</ds:datastoreItem>
</file>

<file path=customXml/itemProps4.xml><?xml version="1.0" encoding="utf-8"?>
<ds:datastoreItem xmlns:ds="http://schemas.openxmlformats.org/officeDocument/2006/customXml" ds:itemID="{E270502A-43E3-48B1-A57C-8B3E0CE2A5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Inekstra blankas 3</Template>
  <TotalTime>312</TotalTime>
  <Pages>2</Pages>
  <Words>1736</Words>
  <Characters>991</Characters>
  <Application>Microsoft Office Word</Application>
  <DocSecurity>0</DocSecurity>
  <Lines>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2L-2020-07M</vt:lpstr>
      <vt:lpstr>2L-2020-07M</vt:lpstr>
    </vt:vector>
  </TitlesOfParts>
  <Manager/>
  <Company>UAB "2L Architects"</Company>
  <LinksUpToDate>false</LinksUpToDate>
  <CharactersWithSpaces>2722</CharactersWithSpaces>
  <SharedDoc>false</SharedDoc>
  <HyperlinkBase/>
  <HLinks>
    <vt:vector size="6" baseType="variant">
      <vt:variant>
        <vt:i4>8323078</vt:i4>
      </vt:variant>
      <vt:variant>
        <vt:i4>0</vt:i4>
      </vt:variant>
      <vt:variant>
        <vt:i4>0</vt:i4>
      </vt:variant>
      <vt:variant>
        <vt:i4>5</vt:i4>
      </vt:variant>
      <vt:variant>
        <vt:lpwstr>mailto:info@2Larchitektai.lt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2L-2020-07M</dc:title>
  <dc:subject/>
  <dc:creator>Viktorija Blažienė</dc:creator>
  <cp:keywords/>
  <dc:description/>
  <cp:lastModifiedBy>Poliprojektas | Aurimas Dūda</cp:lastModifiedBy>
  <cp:revision>26</cp:revision>
  <cp:lastPrinted>2026-03-27T12:10:00Z</cp:lastPrinted>
  <dcterms:created xsi:type="dcterms:W3CDTF">2026-03-03T12:54:00Z</dcterms:created>
  <dcterms:modified xsi:type="dcterms:W3CDTF">2026-04-23T14:01:00Z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ytojas">
    <vt:lpwstr>LIETUVOS BANKAS</vt:lpwstr>
  </property>
  <property fmtid="{D5CDD505-2E9C-101B-9397-08002B2CF9AE}" pid="3" name="Baigimo data">
    <vt:lpwstr>2026 01 20</vt:lpwstr>
  </property>
  <property fmtid="{D5CDD505-2E9C-101B-9397-08002B2CF9AE}" pid="4" name="PDV">
    <vt:lpwstr>Gediminas Paslaitis</vt:lpwstr>
  </property>
  <property fmtid="{D5CDD505-2E9C-101B-9397-08002B2CF9AE}" pid="5" name="Projekto dalis">
    <vt:lpwstr>Projektiniai pasiūlymai</vt:lpwstr>
  </property>
  <property fmtid="{D5CDD505-2E9C-101B-9397-08002B2CF9AE}" pid="6" name="Stadija trumpinys">
    <vt:lpwstr>PP</vt:lpwstr>
  </property>
  <property fmtid="{D5CDD505-2E9C-101B-9397-08002B2CF9AE}" pid="7" name="Stadija">
    <vt:lpwstr>Projektiniai pasiūlymai</vt:lpwstr>
  </property>
  <property fmtid="{D5CDD505-2E9C-101B-9397-08002B2CF9AE}" pid="8" name="Projekto pavadinimas">
    <vt:lpwstr>Administracinių pastatų paskirties grupės, administracinės paskirties pastatų adresu Žirmūnų g. 151, Vilnius, rekonstravimo projektas</vt:lpwstr>
  </property>
  <property fmtid="{D5CDD505-2E9C-101B-9397-08002B2CF9AE}" pid="9" name="PDV atestatas">
    <vt:lpwstr>A 822</vt:lpwstr>
  </property>
  <property fmtid="{D5CDD505-2E9C-101B-9397-08002B2CF9AE}" pid="10" name="Projekto numeris">
    <vt:lpwstr>2L202405</vt:lpwstr>
  </property>
  <property fmtid="{D5CDD505-2E9C-101B-9397-08002B2CF9AE}" pid="11" name="Projekto dalis trumpinys">
    <vt:lpwstr>PP</vt:lpwstr>
  </property>
  <property fmtid="{D5CDD505-2E9C-101B-9397-08002B2CF9AE}" pid="12" name="Architektas 1">
    <vt:lpwstr>Arūnas Paslaitis</vt:lpwstr>
  </property>
  <property fmtid="{D5CDD505-2E9C-101B-9397-08002B2CF9AE}" pid="13" name="Architektas 2">
    <vt:lpwstr>Oskar Sevruk</vt:lpwstr>
  </property>
  <property fmtid="{D5CDD505-2E9C-101B-9397-08002B2CF9AE}" pid="14" name="Architektas 1 atestatas">
    <vt:lpwstr>A 2233</vt:lpwstr>
  </property>
  <property fmtid="{D5CDD505-2E9C-101B-9397-08002B2CF9AE}" pid="15" name="Architektas 2 atestatas">
    <vt:lpwstr>MD013976</vt:lpwstr>
  </property>
  <property fmtid="{D5CDD505-2E9C-101B-9397-08002B2CF9AE}" pid="16" name="PV">
    <vt:lpwstr>Giedrė Kličienė</vt:lpwstr>
  </property>
  <property fmtid="{D5CDD505-2E9C-101B-9397-08002B2CF9AE}" pid="17" name="PV atestatas">
    <vt:lpwstr>A 1640</vt:lpwstr>
  </property>
  <property fmtid="{D5CDD505-2E9C-101B-9397-08002B2CF9AE}" pid="18" name="Laida">
    <vt:lpwstr>0</vt:lpwstr>
  </property>
  <property fmtid="{D5CDD505-2E9C-101B-9397-08002B2CF9AE}" pid="19" name="Stadija, keitimas">
    <vt:lpwstr>Projektiniai pasiūlymai</vt:lpwstr>
  </property>
  <property fmtid="{D5CDD505-2E9C-101B-9397-08002B2CF9AE}" pid="20" name="Division">
    <vt:lpwstr>-03</vt:lpwstr>
  </property>
  <property fmtid="{D5CDD505-2E9C-101B-9397-08002B2CF9AE}" pid="21" name="MSIP_Label_e5564178-1ca1-4992-b45e-fdaf9919e704_Enabled">
    <vt:lpwstr>true</vt:lpwstr>
  </property>
  <property fmtid="{D5CDD505-2E9C-101B-9397-08002B2CF9AE}" pid="22" name="MSIP_Label_e5564178-1ca1-4992-b45e-fdaf9919e704_SetDate">
    <vt:lpwstr>2025-05-14T10:17:26Z</vt:lpwstr>
  </property>
  <property fmtid="{D5CDD505-2E9C-101B-9397-08002B2CF9AE}" pid="23" name="MSIP_Label_e5564178-1ca1-4992-b45e-fdaf9919e704_Method">
    <vt:lpwstr>Privileged</vt:lpwstr>
  </property>
  <property fmtid="{D5CDD505-2E9C-101B-9397-08002B2CF9AE}" pid="24" name="MSIP_Label_e5564178-1ca1-4992-b45e-fdaf9919e704_Name">
    <vt:lpwstr>LB VIEŠA (ECB PUBLIC)</vt:lpwstr>
  </property>
  <property fmtid="{D5CDD505-2E9C-101B-9397-08002B2CF9AE}" pid="25" name="MSIP_Label_e5564178-1ca1-4992-b45e-fdaf9919e704_SiteId">
    <vt:lpwstr>5a40b399-6903-4594-ad73-dc4ed7ed91c0</vt:lpwstr>
  </property>
  <property fmtid="{D5CDD505-2E9C-101B-9397-08002B2CF9AE}" pid="26" name="MSIP_Label_e5564178-1ca1-4992-b45e-fdaf9919e704_ActionId">
    <vt:lpwstr>8f5ce286-0f75-4a67-bde1-e76f1878d096</vt:lpwstr>
  </property>
  <property fmtid="{D5CDD505-2E9C-101B-9397-08002B2CF9AE}" pid="27" name="MSIP_Label_e5564178-1ca1-4992-b45e-fdaf9919e704_ContentBits">
    <vt:lpwstr>0</vt:lpwstr>
  </property>
  <property fmtid="{D5CDD505-2E9C-101B-9397-08002B2CF9AE}" pid="28" name="ContentTypeId">
    <vt:lpwstr>0x01010061B801DCF4FE5047A673524D3F024109</vt:lpwstr>
  </property>
</Properties>
</file>